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6f3b" w14:paraId="8906f3b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D47D0D" w:rsidRPr="00D47D0D">
        <w:t>AS 2 d.o.o., OIB: 71475898</w:t>
      </w:r>
      <w:r w:rsidR="00D47D0D">
        <w:t>467, Šestanovac, Mandušićeva 16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 xml:space="preserve">28.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47D0D" w:rsidRPr="00D47D0D">
        <w:t>AS 2 d.o.o., OIB: 71475898</w:t>
      </w:r>
      <w:r w:rsidR="00D47D0D">
        <w:t>467, Šestanovac, Mandušićeva 16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D47D0D">
        <w:t xml:space="preserve">652 </w:t>
      </w:r>
      <w:r w:rsidR="008A558F" w:rsidRPr="008A558F">
        <w:t xml:space="preserve">dana, u ukupnom iznosu </w:t>
      </w:r>
      <w:r w:rsidR="00865868">
        <w:t xml:space="preserve">od </w:t>
      </w:r>
      <w:r w:rsidR="00D47D0D">
        <w:t xml:space="preserve">25.695,40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47D0D">
        <w:t>28.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D47D0D">
      <w:t>2760/2015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138F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St-2760/2015</izvorni_sadrzaj>
    <derivirana_varijabla naziv="DomainObject.Predmet.OznakaBroj_1">St-2760/2015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2  d.o.o. za ugostiteljstvo, trgovinu, turistička agencija i usluge</izvorni_sadrzaj>
    <derivirana_varijabla naziv="DomainObject.Predmet.ProtustrankaFormated_1">  AS 2  d.o.o. za ugostiteljstvo, trgovinu, turistička agencija i usluge</derivirana_varijabla>
  </DomainObject.Predmet.ProtustrankaFormated>
  <DomainObject.Predmet.ProtustrankaFormatedOIB>
    <izvorni_sadrzaj>  AS 2  d.o.o. za ugostiteljstvo, trgovinu, turistička agencija i usluge, OIB 71475898467</izvorni_sadrzaj>
    <derivirana_varijabla naziv="DomainObject.Predmet.ProtustrankaFormatedOIB_1">  AS 2  d.o.o. za ugostiteljstvo, trgovinu, turistička agencija i usluge, OIB 71475898467</derivirana_varijabla>
  </DomainObject.Predmet.ProtustrankaFormatedOIB>
  <DomainObject.Predmet.ProtustrankaFormatedWithAdress>
    <izvorni_sadrzaj> AS 2  d.o.o. za ugostiteljstvo, trgovinu, turistička agencija i usluge, Mandušićeva 16, 21250 Šestanovac</izvorni_sadrzaj>
    <derivirana_varijabla naziv="DomainObject.Predmet.ProtustrankaFormatedWithAdress_1"> AS 2  d.o.o. za ugostiteljstvo, trgovinu, turistička agencija i usluge, Mandušićeva 16, 21250 Šestanovac</derivirana_varijabla>
  </DomainObject.Predmet.ProtustrankaFormatedWithAdress>
  <DomainObject.Predmet.ProtustrankaFormatedWithAdressOIB>
    <izvorni_sadrzaj> AS 2  d.o.o. za ugostiteljstvo, trgovinu, turistička agencija i usluge, OIB 71475898467, Mandušićeva 16, 21250 Šestanovac</izvorni_sadrzaj>
    <derivirana_varijabla naziv="DomainObject.Predmet.ProtustrankaFormatedWithAdressOIB_1"> AS 2  d.o.o. za ugostiteljstvo, trgovinu, turistička agencija i usluge, OIB 71475898467, Mandušićeva 16, 21250 Šestanovac</derivirana_varijabla>
  </DomainObject.Predmet.ProtustrankaFormatedWithAdressOIB>
  <DomainObject.Predmet.ProtustrankaWithAdress>
    <izvorni_sadrzaj>AS 2  d.o.o. za ugostiteljstvo, trgovinu, turistička agencija i usluge Mandušićeva 16, 21250 Šestanovac</izvorni_sadrzaj>
    <derivirana_varijabla naziv="DomainObject.Predmet.ProtustrankaWithAdress_1">AS 2  d.o.o. za ugostiteljstvo, trgovinu, turistička agencija i usluge Mandušićeva 16, 21250 Šestanovac</derivirana_varijabla>
  </DomainObject.Predmet.ProtustrankaWithAdress>
  <DomainObject.Predmet.ProtustrankaWithAdressOIB>
    <izvorni_sadrzaj>AS 2  d.o.o. za ugostiteljstvo, trgovinu, turistička agencija i usluge, OIB 71475898467, Mandušićeva 16, 21250 Šestanovac</izvorni_sadrzaj>
    <derivirana_varijabla naziv="DomainObject.Predmet.ProtustrankaWithAdressOIB_1">AS 2  d.o.o. za ugostiteljstvo, trgovinu, turistička agencija i usluge, OIB 71475898467, Mandušićeva 16, 21250 Šestanovac</derivirana_varijabla>
  </DomainObject.Predmet.ProtustrankaWithAdressOIB>
  <DomainObject.Predmet.ProtustrankaNazivFormated>
    <izvorni_sadrzaj>AS 2  d.o.o. za ugostiteljstvo, trgovinu, turistička agencija i usluge</izvorni_sadrzaj>
    <derivirana_varijabla naziv="DomainObject.Predmet.ProtustrankaNazivFormated_1">AS 2  d.o.o. za ugostiteljstvo, trgovinu, turistička agencija i usluge</derivirana_varijabla>
  </DomainObject.Predmet.ProtustrankaNazivFormated>
  <DomainObject.Predmet.ProtustrankaNazivFormatedOIB>
    <izvorni_sadrzaj>AS 2  d.o.o. za ugostiteljstvo, trgovinu, turistička agencija i usluge, OIB 71475898467</izvorni_sadrzaj>
    <derivirana_varijabla naziv="DomainObject.Predmet.ProtustrankaNazivFormatedOIB_1">AS 2  d.o.o. za ugostiteljstvo, trgovinu, turistička agencija i usluge, OIB 71475898467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25695.40</izvorni_sadrzaj>
    <derivirana_varijabla naziv="DomainObject.Predmet.TrenutnaVrijednost_1">25695.40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 2  d.o.o. za ugostiteljstvo, trgovinu, turistička agencija i usluge</item>
    </izvorni_sadrzaj>
    <derivirana_varijabla naziv="DomainObject.Predmet.ProtuStrankaListFormated_1">
      <item>AS 2  d.o.o. za ugostiteljstvo, trgovinu, turistička agencija i usluge</item>
    </derivirana_varijabla>
  </DomainObject.Predmet.ProtuStrankaListFormated>
  <DomainObject.Predmet.ProtuStrankaListFormatedOIB>
    <izvorni_sadrzaj>
      <item>AS 2  d.o.o. za ugostiteljstvo, trgovinu, turistička agencija i usluge, OIB 71475898467</item>
    </izvorni_sadrzaj>
    <derivirana_varijabla naziv="DomainObject.Predmet.ProtuStrankaListFormatedOIB_1">
      <item>AS 2  d.o.o. za ugostiteljstvo, trgovinu, turistička agencija i usluge, OIB 71475898467</item>
    </derivirana_varijabla>
  </DomainObject.Predmet.ProtuStrankaListFormatedOIB>
  <DomainObject.Predmet.ProtuStrankaListFormatedWithAdress>
    <izvorni_sadrzaj>
      <item>AS 2  d.o.o. za ugostiteljstvo, trgovinu, turistička agencija i usluge, Mandušićeva 16, 21250 Šestanovac</item>
    </izvorni_sadrzaj>
    <derivirana_varijabla naziv="DomainObject.Predmet.ProtuStrankaListFormatedWithAdress_1">
      <item>AS 2  d.o.o. za ugostiteljstvo, trgovinu, turistička agencija i usluge, Mandušićeva 16, 21250 Šestanovac</item>
    </derivirana_varijabla>
  </DomainObject.Predmet.ProtuStrankaListFormatedWithAdress>
  <DomainObject.Predmet.ProtuStrankaListFormatedWithAdressOIB>
    <izvorni_sadrzaj>
      <item>AS 2  d.o.o. za ugostiteljstvo, trgovinu, turistička agencija i usluge, OIB 71475898467, Mandušićeva 16, 21250 Šestanovac</item>
    </izvorni_sadrzaj>
    <derivirana_varijabla naziv="DomainObject.Predmet.ProtuStrankaListFormatedWithAdressOIB_1">
      <item>AS 2  d.o.o. za ugostiteljstvo, trgovinu, turistička agencija i usluge, OIB 71475898467, Mandušićeva 16, 21250 Šestanovac</item>
    </derivirana_varijabla>
  </DomainObject.Predmet.ProtuStrankaListFormatedWithAdressOIB>
  <DomainObject.Predmet.ProtuStrankaListNazivFormated>
    <izvorni_sadrzaj>
      <item>AS 2  d.o.o. za ugostiteljstvo, trgovinu, turistička agencija i usluge</item>
    </izvorni_sadrzaj>
    <derivirana_varijabla naziv="DomainObject.Predmet.ProtuStrankaListNazivFormated_1">
      <item>AS 2  d.o.o. za ugostiteljstvo, trgovinu, turistička agencija i usluge</item>
    </derivirana_varijabla>
  </DomainObject.Predmet.ProtuStrankaListNazivFormated>
  <DomainObject.Predmet.ProtuStrankaListNazivFormatedOIB>
    <izvorni_sadrzaj>
      <item>AS 2  d.o.o. za ugostiteljstvo, trgovinu, turistička agencija i usluge, OIB 71475898467</item>
    </izvorni_sadrzaj>
    <derivirana_varijabla naziv="DomainObject.Predmet.ProtuStrankaListNazivFormatedOIB_1">
      <item>AS 2  d.o.o. za ugostiteljstvo, trgovinu, turistička agencija i usluge, OIB 71475898467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 2  d.o.o. za ugostiteljstvo, trgovinu, turistička agencija i usluge</izvorni_sadrzaj>
    <derivirana_varijabla naziv="DomainObject.Predmet.ProtustrankaIDrugi_1">AS 2  d.o.o. za ugostiteljstvo, trgovinu, turistička agencija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 2  d.o.o. za ugostiteljstvo, trgovinu, turistička agencija i usluge, OIB 71475898467, Mandušićeva 16, 21250 Šestanovac</izvorni_sadrzaj>
    <derivirana_varijabla naziv="DomainObject.Predmet.ProtustrankaIDrugiAdressOIB_1">AS 2  d.o.o. za ugostiteljstvo, trgovinu, turistička agencija i usluge, OIB 71475898467, Mandušićeva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2  d.o.o. za ugostiteljstvo, trgovinu, turistička agencija i usluge</item>
      <item>FINANCIJSKA AGENCIJA, RC SPLIT</item>
    </izvorni_sadrzaj>
    <derivirana_varijabla naziv="DomainObject.Predmet.SudioniciListNaziv_1">
      <item>AS 2  d.o.o. za ugostiteljstvo, trgovinu, turistička agencija i usluge</item>
      <item>FINANCIJSKA AGENCIJA, RC SPLIT</item>
    </derivirana_varijabla>
  </DomainObject.Predmet.SudioniciListNaziv>
  <DomainObject.Predmet.SudioniciListAdressOIB>
    <izvorni_sadrzaj>
      <item>AS 2  d.o.o. za ugostiteljstvo, trgovinu, turistička agencija i usluge, OIB 71475898467, Mandušićeva 16,21250 Šestanovac</item>
      <item>FINANCIJSKA AGENCIJA, RC SPLIT, OIB 85821130368, Mažuranićevo šetalište 24 b,21000 Split</item>
    </izvorni_sadrzaj>
    <derivirana_varijabla naziv="DomainObject.Predmet.SudioniciListAdressOIB_1">
      <item>AS 2  d.o.o. za ugostiteljstvo, trgovinu, turistička agencija i usluge, OIB 71475898467, Mandušićeva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71475898467</item>
      <item>, OIB 85821130368</item>
    </izvorni_sadrzaj>
    <derivirana_varijabla naziv="DomainObject.Predmet.SudioniciListNazivOIB_1">
      <item>, OIB 71475898467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BE319-BBE9-4160-B544-BA1A18AEC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1806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2016-11-24T08:07:00Z</dcterms:created>
  <dc:creator>nmarkovic</dc:creator>
  <cp:lastModifiedBy>Ana Golub Gruić</cp:lastModifiedBy>
  <cp:lastPrinted>2016-12-28T12:48:00Z</cp:lastPrinted>
  <dcterms:modified xmlns:xsi="http://www.w3.org/2001/XMLSchema-instance" xsi:type="dcterms:W3CDTF">2016-12-28T13:40:00Z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