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458b" w14:paraId="46245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F0991" w:rsidP="00AF0991" w:rsidR="00AF0991" w:rsidRPr="00AF0991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               6 St-698/2016-2.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>O G L A S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Kralj Gost j.d.o.o. za savjetovanje u ugostiteljstvu, trgovini i turizmu, Zagreb, Ivana </w:t>
      </w:r>
      <w:proofErr w:type="spellStart"/>
      <w:r w:rsidRPr="00AF0991">
        <w:rPr>
          <w:rFonts w:cs="Times New Roman" w:eastAsia="Times New Roman"/>
          <w:szCs w:val="20"/>
          <w:lang w:eastAsia="hr-HR"/>
        </w:rPr>
        <w:t>Stožira</w:t>
      </w:r>
      <w:proofErr w:type="spellEnd"/>
      <w:r w:rsidRPr="00AF0991">
        <w:rPr>
          <w:rFonts w:cs="Times New Roman" w:eastAsia="Times New Roman"/>
          <w:szCs w:val="20"/>
          <w:lang w:eastAsia="hr-HR"/>
        </w:rPr>
        <w:t xml:space="preserve"> 4, MBS: 080849902, OIB: 25632783495, koji se vodi kod ovoga suda pod brojem St-698/2016, temeljem odredbe čl.430., 431. i 434. Stečajnog zakona (Narodne novine br. 71/15), objavljuje: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3.727,07 kn, u koji iznos je uračunata kamata i naknada Financijske agencije za provedbu ovrhe na novčanim sredstvima. 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Ježić, Zagreb, Ivana </w:t>
      </w:r>
      <w:proofErr w:type="spellStart"/>
      <w:r w:rsidRPr="00AF0991">
        <w:rPr>
          <w:rFonts w:cs="Times New Roman" w:eastAsia="Times New Roman"/>
          <w:szCs w:val="20"/>
          <w:lang w:eastAsia="hr-HR"/>
        </w:rPr>
        <w:t>Stožira</w:t>
      </w:r>
      <w:proofErr w:type="spellEnd"/>
      <w:r w:rsidRPr="00AF0991">
        <w:rPr>
          <w:rFonts w:cs="Times New Roman" w:eastAsia="Times New Roman"/>
          <w:szCs w:val="20"/>
          <w:lang w:eastAsia="hr-HR"/>
        </w:rPr>
        <w:t xml:space="preserve"> 4, OIB: 67316864771, da u roku od 15 dana od objave ovog oglasa na mrežnoj stranici e-Oglasna ploča Trgovačkog suda u Bjelovaru podnese sudu javnobilježnički ovjerovljen popis imovine i obveza na propisanom obrascu.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F0991">
        <w:rPr>
          <w:rFonts w:cs="Times New Roman" w:eastAsia="Times New Roman"/>
          <w:szCs w:val="20"/>
          <w:lang w:eastAsia="hr-HR"/>
        </w:rPr>
        <w:t>Rj</w:t>
      </w:r>
      <w:proofErr w:type="spellEnd"/>
      <w:r w:rsidRPr="00AF0991">
        <w:rPr>
          <w:rFonts w:cs="Times New Roman" w:eastAsia="Times New Roman"/>
          <w:szCs w:val="20"/>
          <w:lang w:eastAsia="hr-HR"/>
        </w:rPr>
        <w:t>.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>II. Kal. 45 dana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0991">
        <w:rPr>
          <w:rFonts w:cs="Times New Roman" w:eastAsia="Times New Roman"/>
          <w:szCs w:val="20"/>
          <w:lang w:eastAsia="hr-HR"/>
        </w:rPr>
        <w:t>Bjelovar, 3.6.2016.</w:t>
      </w:r>
    </w:p>
    <w:p w:rsidRDefault="00AF0991" w:rsidP="00AF0991" w:rsidR="00AF0991" w:rsidRPr="00AF099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991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83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St-698/2016-2</izvorni_sadrzaj>
    <derivirana_varijabla naziv="DomainObject.Oznaka_1">St-698/2016-2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 Gost j.d.o.o. za savjetovanje u ugostiteljstvu, trgovini i turizmu</izvorni_sadrzaj>
    <derivirana_varijabla naziv="DomainObject.Predmet.ProtustrankaFormated_1">  Kralj Gost j.d.o.o. za savjetovanje u ugostiteljstvu, trgovini i turizmu</derivirana_varijabla>
  </DomainObject.Predmet.ProtustrankaFormated>
  <DomainObject.Predmet.ProtustrankaFormatedOIB>
    <izvorni_sadrzaj>  Kralj Gost j.d.o.o. za savjetovanje u ugostiteljstvu, trgovini i turizmu, OIB 25632783495</izvorni_sadrzaj>
    <derivirana_varijabla naziv="DomainObject.Predmet.ProtustrankaFormatedOIB_1">  Kralj Gost j.d.o.o. za savjetovanje u ugostiteljstvu, trgovini i turizmu, OIB 25632783495</derivirana_varijabla>
  </DomainObject.Predmet.ProtustrankaFormatedOIB>
  <DomainObject.Predmet.ProtustrankaFormatedWithAdress>
    <izvorni_sadrzaj> Kralj Gost j.d.o.o. za savjetovanje u ugostiteljstvu, trgovini i turizmu, Ivana Stožira 4, 10000 Zagreb</izvorni_sadrzaj>
    <derivirana_varijabla naziv="DomainObject.Predmet.ProtustrankaFormatedWithAdress_1"> Kralj Gost j.d.o.o. za savjetovanje u ugostiteljstvu, trgovini i turizmu, Ivana Stožira 4, 10000 Zagreb</derivirana_varijabla>
  </DomainObject.Predmet.ProtustrankaFormatedWithAdress>
  <DomainObject.Predmet.ProtustrankaFormatedWithAdressOIB>
    <izvorni_sadrzaj> Kralj Gost j.d.o.o. za savjetovanje u ugostiteljstvu, trgovini i turizmu, OIB 25632783495, Ivana Stožira 4, 10000 Zagreb</izvorni_sadrzaj>
    <derivirana_varijabla naziv="DomainObject.Predmet.ProtustrankaFormatedWithAdressOIB_1"> Kralj Gost j.d.o.o. za savjetovanje u ugostiteljstvu, trgovini i turizmu, OIB 25632783495, Ivana Stožira 4, 10000 Zagreb</derivirana_varijabla>
  </DomainObject.Predmet.ProtustrankaFormatedWithAdressOIB>
  <DomainObject.Predmet.ProtustrankaWithAdress>
    <izvorni_sadrzaj>Kralj Gost j.d.o.o. za savjetovanje u ugostiteljstvu, trgovini i turizmu Ivana Stožira 4, 10000 Zagreb</izvorni_sadrzaj>
    <derivirana_varijabla naziv="DomainObject.Predmet.ProtustrankaWithAdress_1">Kralj Gost j.d.o.o. za savjetovanje u ugostiteljstvu, trgovini i turizmu Ivana Stožira 4, 10000 Zagreb</derivirana_varijabla>
  </DomainObject.Predmet.ProtustrankaWithAdress>
  <DomainObject.Predmet.ProtustrankaWithAdressOIB>
    <izvorni_sadrzaj>Kralj Gost j.d.o.o. za savjetovanje u ugostiteljstvu, trgovini i turizmu, OIB 25632783495, Ivana Stožira 4, 10000 Zagreb</izvorni_sadrzaj>
    <derivirana_varijabla naziv="DomainObject.Predmet.ProtustrankaWithAdressOIB_1">Kralj Gost j.d.o.o. za savjetovanje u ugostiteljstvu, trgovini i turizmu, OIB 25632783495, Ivana Stožira 4, 10000 Zagreb</derivirana_varijabla>
  </DomainObject.Predmet.ProtustrankaWithAdressOIB>
  <DomainObject.Predmet.ProtustrankaNazivFormated>
    <izvorni_sadrzaj>Kralj Gost j.d.o.o. za savjetovanje u ugostiteljstvu, trgovini i turizmu</izvorni_sadrzaj>
    <derivirana_varijabla naziv="DomainObject.Predmet.ProtustrankaNazivFormated_1">Kralj Gost j.d.o.o. za savjetovanje u ugostiteljstvu, trgovini i turizmu</derivirana_varijabla>
  </DomainObject.Predmet.ProtustrankaNazivFormated>
  <DomainObject.Predmet.ProtustrankaNazivFormatedOIB>
    <izvorni_sadrzaj>Kralj Gost j.d.o.o. za savjetovanje u ugostiteljstvu, trgovini i turizmu, OIB 25632783495</izvorni_sadrzaj>
    <derivirana_varijabla naziv="DomainObject.Predmet.ProtustrankaNazivFormatedOIB_1">Kralj Gost j.d.o.o. za savjetovanje u ugostiteljstvu, trgovini i turizmu, OIB 25632783495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 Gost j.d.o.o. za savjetovanje u ugostiteljstvu, trgovini i turizmu</item>
    </izvorni_sadrzaj>
    <derivirana_varijabla naziv="DomainObject.Predmet.ProtuStrankaListFormated_1">
      <item>Kralj Gost j.d.o.o. za savjetovanje u ugostiteljstvu, trgovini i turizmu</item>
    </derivirana_varijabla>
  </DomainObject.Predmet.ProtuStrankaListFormated>
  <DomainObject.Predmet.ProtuStrankaListFormatedOIB>
    <izvorni_sadrzaj>
      <item>Kralj Gost j.d.o.o. za savjetovanje u ugostiteljstvu, trgovini i turizmu, OIB 25632783495</item>
    </izvorni_sadrzaj>
    <derivirana_varijabla naziv="DomainObject.Predmet.ProtuStrankaListFormatedOIB_1">
      <item>Kralj Gost j.d.o.o. za savjetovanje u ugostiteljstvu, trgovini i turizmu, OIB 25632783495</item>
    </derivirana_varijabla>
  </DomainObject.Predmet.ProtuStrankaListFormatedOIB>
  <DomainObject.Predmet.ProtuStrankaListFormatedWithAdress>
    <izvorni_sadrzaj>
      <item>Kralj Gost j.d.o.o. za savjetovanje u ugostiteljstvu, trgovini i turizmu, Ivana Stožira 4, 10000 Zagreb</item>
    </izvorni_sadrzaj>
    <derivirana_varijabla naziv="DomainObject.Predmet.ProtuStrankaListFormatedWithAdress_1">
      <item>Kralj Gost j.d.o.o. za savjetovanje u ugostiteljstvu, trgovini i turizmu, Ivana Stožira 4, 10000 Zagreb</item>
    </derivirana_varijabla>
  </DomainObject.Predmet.ProtuStrankaListFormatedWithAdress>
  <DomainObject.Predmet.ProtuStrankaListFormatedWithAdressOIB>
    <izvorni_sadrzaj>
      <item>Kralj Gost j.d.o.o. za savjetovanje u ugostiteljstvu, trgovini i turizmu, OIB 25632783495, Ivana Stožira 4, 10000 Zagreb</item>
    </izvorni_sadrzaj>
    <derivirana_varijabla naziv="DomainObject.Predmet.ProtuStrankaListFormatedWithAdressOIB_1">
      <item>Kralj Gost j.d.o.o. za savjetovanje u ugostiteljstvu, trgovini i turizmu, OIB 25632783495, Ivana Stožira 4, 10000 Zagreb</item>
    </derivirana_varijabla>
  </DomainObject.Predmet.ProtuStrankaListFormatedWithAdressOIB>
  <DomainObject.Predmet.ProtuStrankaListNazivFormated>
    <izvorni_sadrzaj>
      <item>Kralj Gost j.d.o.o. za savjetovanje u ugostiteljstvu, trgovini i turizmu</item>
    </izvorni_sadrzaj>
    <derivirana_varijabla naziv="DomainObject.Predmet.ProtuStrankaListNazivFormated_1">
      <item>Kralj Gost j.d.o.o. za savjetovanje u ugostiteljstvu, trgovini i turizmu</item>
    </derivirana_varijabla>
  </DomainObject.Predmet.ProtuStrankaListNazivFormated>
  <DomainObject.Predmet.ProtuStrankaListNazivFormatedOIB>
    <izvorni_sadrzaj>
      <item>Kralj Gost j.d.o.o. za savjetovanje u ugostiteljstvu, trgovini i turizmu, OIB 25632783495</item>
    </izvorni_sadrzaj>
    <derivirana_varijabla naziv="DomainObject.Predmet.ProtuStrankaListNazivFormatedOIB_1">
      <item>Kralj Gost j.d.o.o. za savjetovanje u ugostiteljstvu, trgovini i turizmu, OIB 25632783495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St-698/2016-2</izvorni_sadrzaj>
    <derivirana_varijabla naziv="DomainObject.PoslovniBrojDokumenta_1">St-698/2016-2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 Gost j.d.o.o. za savjetovanje u ugostiteljstvu, trgovini i turizmu</izvorni_sadrzaj>
    <derivirana_varijabla naziv="DomainObject.Predmet.ProtustrankaIDrugi_1">Kralj Gost j.d.o.o. za savjetovanje u ugostiteljstvu, trgovini i turizmu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Kralj Gost j.d.o.o. za savjetovanje u ugostiteljstvu, trgovini i turizmu, OIB 25632783495, Ivana Stožira 4, 10000 Zagreb</izvorni_sadrzaj>
    <derivirana_varijabla naziv="DomainObject.Predmet.ProtustrankaIDrugiAdressOIB_1">Kralj Gost j.d.o.o. za savjetovanje u ugostiteljstvu, trgovini i turizmu, OIB 25632783495, Ivana Stožira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 Gost j.d.o.o. za savjetovanje u ugostiteljstvu, trgovini i turizmu</item>
      <item>FINA Regionalni centar Zagreb</item>
    </izvorni_sadrzaj>
    <derivirana_varijabla naziv="DomainObject.Predmet.SudioniciListNaziv_1">
      <item>Kralj Gost j.d.o.o. za savjetovanje u ugostiteljstvu, trgovini i turizmu</item>
      <item>FINA Regionalni centar Zagreb</item>
    </derivirana_varijabla>
  </DomainObject.Predmet.SudioniciListNaziv>
  <DomainObject.Predmet.SudioniciListAdressOIB>
    <izvorni_sadrzaj>
      <item>Kralj Gost j.d.o.o. za savjetovanje u ugostiteljstvu, trgovini i turizmu, OIB 25632783495, Ivana Stožira 4,10000 Zagreb</item>
      <item>FINA Regionalni centar Zagreb, OIB 85821130368, Trg svibanjskih žrtava 1995. br. 1,10000 Zagreb</item>
    </izvorni_sadrzaj>
    <derivirana_varijabla naziv="DomainObject.Predmet.SudioniciListAdressOIB_1">
      <item>Kralj Gost j.d.o.o. za savjetovanje u ugostiteljstvu, trgovini i turizmu, OIB 25632783495, Ivana Stožira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BF1AE-9D2D-425B-B997-EAC41AF13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