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f93f" w14:paraId="cc1f93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F17093">
        <w:rPr>
          <w:lang w:val="hr-HR"/>
        </w:rPr>
        <w:t>50</w:t>
      </w:r>
      <w:r w:rsidR="00403408">
        <w:rPr>
          <w:lang w:val="hr-HR"/>
        </w:rPr>
        <w:t>0</w:t>
      </w:r>
      <w:r w:rsidR="00F1709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EF4D2C">
        <w:rPr>
          <w:lang w:val="hr-HR"/>
        </w:rPr>
        <w:t xml:space="preserve">AUTO PROMET DARUVAR j. d.o.o. za prijevoz i popravak motornih vozila, Dežanovac, Dežanovac 71,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EF4D2C">
        <w:rPr>
          <w:lang w:val="hr-HR"/>
        </w:rPr>
        <w:t>84777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EF4D2C">
        <w:rPr>
          <w:lang w:val="hr-HR"/>
        </w:rPr>
        <w:t>82313475212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46217B">
        <w:rPr>
          <w:lang w:val="hr-HR"/>
        </w:rPr>
        <w:t>50</w:t>
      </w:r>
      <w:r w:rsidR="00EF4D2C">
        <w:rPr>
          <w:lang w:val="hr-HR"/>
        </w:rPr>
        <w:t>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F4D2C">
        <w:rPr>
          <w:lang w:val="hr-HR"/>
        </w:rPr>
        <w:t>98.514,81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EF4D2C">
        <w:rPr>
          <w:lang w:val="hr-HR"/>
        </w:rPr>
        <w:t xml:space="preserve">Mladen Kalamir, Zaprešić, Jure Petrekovića 8, </w:t>
      </w:r>
      <w:r w:rsidR="0046217B">
        <w:rPr>
          <w:lang w:val="hr-HR"/>
        </w:rPr>
        <w:t xml:space="preserve">OIB: </w:t>
      </w:r>
      <w:r w:rsidR="00EF4D2C">
        <w:rPr>
          <w:lang w:val="hr-HR"/>
        </w:rPr>
        <w:t>30817891815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6217B">
        <w:rPr>
          <w:lang w:val="hr-HR"/>
        </w:rPr>
        <w:t>30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161A4F">
        <w:rPr>
          <w:lang w:val="hr-HR"/>
        </w:rPr>
        <w:t>o</w:t>
      </w:r>
      <w:r w:rsidR="0046217B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161A4F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30.</w:t>
      </w:r>
      <w:r w:rsidR="00394610">
        <w:rPr>
          <w:lang w:val="hr-HR"/>
        </w:rPr>
        <w:t>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3FD" w:rsidR="003803FD">
      <w:r>
        <w:separator/>
      </w:r>
    </w:p>
  </w:endnote>
  <w:endnote w:id="0" w:type="continuationSeparator">
    <w:p w:rsidRDefault="003803FD" w:rsidR="00380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3FD" w:rsidR="003803FD">
      <w:r>
        <w:separator/>
      </w:r>
    </w:p>
  </w:footnote>
  <w:footnote w:id="0" w:type="continuationSeparator">
    <w:p w:rsidRDefault="003803FD" w:rsidR="003803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D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07DB9"/>
    <w:rsid w:val="00020AD1"/>
    <w:rsid w:val="00046BC8"/>
    <w:rsid w:val="000527B0"/>
    <w:rsid w:val="00056888"/>
    <w:rsid w:val="00061220"/>
    <w:rsid w:val="00071E80"/>
    <w:rsid w:val="00080DAD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61A4F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54F99"/>
    <w:rsid w:val="00373AF2"/>
    <w:rsid w:val="003803FD"/>
    <w:rsid w:val="00380A6A"/>
    <w:rsid w:val="00394610"/>
    <w:rsid w:val="0039680A"/>
    <w:rsid w:val="003C5C5B"/>
    <w:rsid w:val="003C74AA"/>
    <w:rsid w:val="003F4510"/>
    <w:rsid w:val="00403408"/>
    <w:rsid w:val="00420CDA"/>
    <w:rsid w:val="00440F0C"/>
    <w:rsid w:val="00452B5C"/>
    <w:rsid w:val="004533C3"/>
    <w:rsid w:val="0046217B"/>
    <w:rsid w:val="004629E7"/>
    <w:rsid w:val="00475DC0"/>
    <w:rsid w:val="0047725A"/>
    <w:rsid w:val="004B7E8E"/>
    <w:rsid w:val="004D07A7"/>
    <w:rsid w:val="004D4755"/>
    <w:rsid w:val="004F67AC"/>
    <w:rsid w:val="00504309"/>
    <w:rsid w:val="0051289C"/>
    <w:rsid w:val="0052619D"/>
    <w:rsid w:val="00585647"/>
    <w:rsid w:val="00594A12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23FF3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59B1"/>
    <w:rsid w:val="00831DA7"/>
    <w:rsid w:val="00832E31"/>
    <w:rsid w:val="00836226"/>
    <w:rsid w:val="00847DF5"/>
    <w:rsid w:val="00857E06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1EEB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53137"/>
    <w:rsid w:val="00D76C0B"/>
    <w:rsid w:val="00D81A66"/>
    <w:rsid w:val="00DB2C89"/>
    <w:rsid w:val="00DC7979"/>
    <w:rsid w:val="00E4147B"/>
    <w:rsid w:val="00E41F11"/>
    <w:rsid w:val="00E44B9F"/>
    <w:rsid w:val="00E515D6"/>
    <w:rsid w:val="00E63359"/>
    <w:rsid w:val="00E65355"/>
    <w:rsid w:val="00E81242"/>
    <w:rsid w:val="00E97333"/>
    <w:rsid w:val="00EC2C0D"/>
    <w:rsid w:val="00EC7A0C"/>
    <w:rsid w:val="00EF4D2C"/>
    <w:rsid w:val="00F1129E"/>
    <w:rsid w:val="00F12ADC"/>
    <w:rsid w:val="00F17093"/>
    <w:rsid w:val="00F178C7"/>
    <w:rsid w:val="00F7033E"/>
    <w:rsid w:val="00F80D40"/>
    <w:rsid w:val="00FA3C36"/>
    <w:rsid w:val="00FB7F79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3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3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St-500/2015-2</izvorni_sadrzaj>
    <derivirana_varijabla naziv="DomainObject.Oznaka_1">St-500/2015-2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St-500/2015</izvorni_sadrzaj>
    <derivirana_varijabla naziv="DomainObject.Predmet.OznakaBroj_1">St-500/2015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PROMET DARUVAR j.d.o.o. za prijevoz i popravak motornih vozila, Dežanovac</izvorni_sadrzaj>
    <derivirana_varijabla naziv="DomainObject.Predmet.ProtustrankaFormated_1">  AUTO PROMET DARUVAR j.d.o.o. za prijevoz i popravak motornih vozila, Dežanovac</derivirana_varijabla>
  </DomainObject.Predmet.ProtustrankaFormated>
  <DomainObject.Predmet.ProtustrankaFormatedOIB>
    <izvorni_sadrzaj>  AUTO PROMET DARUVAR j.d.o.o. za prijevoz i popravak motornih vozila, Dežanovac, OIB 82313475212</izvorni_sadrzaj>
    <derivirana_varijabla naziv="DomainObject.Predmet.ProtustrankaFormatedOIB_1">  AUTO PROMET DARUVAR j.d.o.o. za prijevoz i popravak motornih vozila, Dežanovac, OIB 82313475212</derivirana_varijabla>
  </DomainObject.Predmet.ProtustrankaFormatedOIB>
  <DomainObject.Predmet.ProtustrankaFormatedWithAdress>
    <izvorni_sadrzaj> AUTO PROMET DARUVAR j.d.o.o. za prijevoz i popravak motornih vozila, Dežanovac, Dežanovac 71, 43500 Dežanovac</izvorni_sadrzaj>
    <derivirana_varijabla naziv="DomainObject.Predmet.ProtustrankaFormatedWithAdress_1"> AUTO PROMET DARUVAR j.d.o.o. za prijevoz i popravak motornih vozila, Dežanovac, Dežanovac 71, 43500 Dežanovac</derivirana_varijabla>
  </DomainObject.Predmet.ProtustrankaFormatedWithAdress>
  <DomainObject.Predmet.ProtustrankaFormatedWithAdressOIB>
    <izvorni_sadrzaj> AUTO PROMET DARUVAR j.d.o.o. za prijevoz i popravak motornih vozila, Dežanovac, OIB 82313475212, Dežanovac 71, 43500 Dežanovac</izvorni_sadrzaj>
    <derivirana_varijabla naziv="DomainObject.Predmet.ProtustrankaFormatedWithAdressOIB_1"> AUTO PROMET DARUVAR j.d.o.o. za prijevoz i popravak motornih vozila, Dežanovac, OIB 82313475212, Dežanovac 71, 43500 Dežanovac</derivirana_varijabla>
  </DomainObject.Predmet.ProtustrankaFormatedWithAdressOIB>
  <DomainObject.Predmet.ProtustrankaWithAdress>
    <izvorni_sadrzaj>AUTO PROMET DARUVAR j.d.o.o. za prijevoz i popravak motornih vozila, Dežanovac Dežanovac 71, 43500 Dežanovac</izvorni_sadrzaj>
    <derivirana_varijabla naziv="DomainObject.Predmet.ProtustrankaWithAdress_1">AUTO PROMET DARUVAR j.d.o.o. za prijevoz i popravak motornih vozila, Dežanovac Dežanovac 71, 43500 Dežanovac</derivirana_varijabla>
  </DomainObject.Predmet.ProtustrankaWithAdress>
  <DomainObject.Predmet.ProtustrankaWithAdressOIB>
    <izvorni_sadrzaj>AUTO PROMET DARUVAR j.d.o.o. za prijevoz i popravak motornih vozila, Dežanovac, OIB 82313475212, Dežanovac 71, 43500 Dežanovac</izvorni_sadrzaj>
    <derivirana_varijabla naziv="DomainObject.Predmet.ProtustrankaWithAdressOIB_1">AUTO PROMET DARUVAR j.d.o.o. za prijevoz i popravak motornih vozila, Dežanovac, OIB 82313475212, Dežanovac 71, 43500 Dežanovac</derivirana_varijabla>
  </DomainObject.Predmet.ProtustrankaWithAdressOIB>
  <DomainObject.Predmet.ProtustrankaNazivFormated>
    <izvorni_sadrzaj>AUTO PROMET DARUVAR j.d.o.o. za prijevoz i popravak motornih vozila, Dežanovac</izvorni_sadrzaj>
    <derivirana_varijabla naziv="DomainObject.Predmet.ProtustrankaNazivFormated_1">AUTO PROMET DARUVAR j.d.o.o. za prijevoz i popravak motornih vozila, Dežanovac</derivirana_varijabla>
  </DomainObject.Predmet.ProtustrankaNazivFormated>
  <DomainObject.Predmet.ProtustrankaNazivFormatedOIB>
    <izvorni_sadrzaj>AUTO PROMET DARUVAR j.d.o.o. za prijevoz i popravak motornih vozila, Dežanovac, OIB 82313475212</izvorni_sadrzaj>
    <derivirana_varijabla naziv="DomainObject.Predmet.ProtustrankaNazivFormatedOIB_1">AUTO PROMET DARUVAR j.d.o.o. za prijevoz i popravak motornih vozila, Dežanovac, OIB 82313475212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PROMET DARUVAR j.d.o.o. za prijevoz i popravak motornih vozila, Dežanovac</item>
    </izvorni_sadrzaj>
    <derivirana_varijabla naziv="DomainObject.Predmet.ProtuStrankaListFormated_1">
      <item>AUTO PROMET DARUVAR j.d.o.o. za prijevoz i popravak motornih vozila, Dežanovac</item>
    </derivirana_varijabla>
  </DomainObject.Predmet.ProtuStrankaListFormated>
  <DomainObject.Predmet.ProtuStrankaListFormatedOIB>
    <izvorni_sadrzaj>
      <item>AUTO PROMET DARUVAR j.d.o.o. za prijevoz i popravak motornih vozila, Dežanovac, OIB 82313475212</item>
    </izvorni_sadrzaj>
    <derivirana_varijabla naziv="DomainObject.Predmet.ProtuStrankaListFormatedOIB_1">
      <item>AUTO PROMET DARUVAR j.d.o.o. za prijevoz i popravak motornih vozila, Dežanovac, OIB 82313475212</item>
    </derivirana_varijabla>
  </DomainObject.Predmet.ProtuStrankaListFormatedOIB>
  <DomainObject.Predmet.ProtuStrankaListFormatedWithAdress>
    <izvorni_sadrzaj>
      <item>AUTO PROMET DARUVAR j.d.o.o. za prijevoz i popravak motornih vozila, Dežanovac, Dežanovac 71, 43500 Dežanovac</item>
    </izvorni_sadrzaj>
    <derivirana_varijabla naziv="DomainObject.Predmet.ProtuStrankaListFormatedWithAdress_1">
      <item>AUTO PROMET DARUVAR j.d.o.o. za prijevoz i popravak motornih vozila, Dežanovac, Dežanovac 71, 43500 Dežanovac</item>
    </derivirana_varijabla>
  </DomainObject.Predmet.ProtuStrankaListFormatedWithAdress>
  <DomainObject.Predmet.ProtuStrankaListFormatedWithAdressOIB>
    <izvorni_sadrzaj>
      <item>AUTO PROMET DARUVAR j.d.o.o. za prijevoz i popravak motornih vozila, Dežanovac, OIB 82313475212, Dežanovac 71, 43500 Dežanovac</item>
    </izvorni_sadrzaj>
    <derivirana_varijabla naziv="DomainObject.Predmet.ProtuStrankaListFormatedWithAdressOIB_1">
      <item>AUTO PROMET DARUVAR j.d.o.o. za prijevoz i popravak motornih vozila, Dežanovac, OIB 82313475212, Dežanovac 71, 43500 Dežanovac</item>
    </derivirana_varijabla>
  </DomainObject.Predmet.ProtuStrankaListFormatedWithAdressOIB>
  <DomainObject.Predmet.ProtuStrankaListNazivFormated>
    <izvorni_sadrzaj>
      <item>AUTO PROMET DARUVAR j.d.o.o. za prijevoz i popravak motornih vozila, Dežanovac</item>
    </izvorni_sadrzaj>
    <derivirana_varijabla naziv="DomainObject.Predmet.ProtuStrankaListNazivFormated_1">
      <item>AUTO PROMET DARUVAR j.d.o.o. za prijevoz i popravak motornih vozila, Dežanovac</item>
    </derivirana_varijabla>
  </DomainObject.Predmet.ProtuStrankaListNazivFormated>
  <DomainObject.Predmet.ProtuStrankaListNazivFormatedOIB>
    <izvorni_sadrzaj>
      <item>AUTO PROMET DARUVAR j.d.o.o. za prijevoz i popravak motornih vozila, Dežanovac, OIB 82313475212</item>
    </izvorni_sadrzaj>
    <derivirana_varijabla naziv="DomainObject.Predmet.ProtuStrankaListNazivFormatedOIB_1">
      <item>AUTO PROMET DARUVAR j.d.o.o. za prijevoz i popravak motornih vozila, Dežanovac, OIB 82313475212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St-500/2015-2</izvorni_sadrzaj>
    <derivirana_varijabla naziv="DomainObject.PoslovniBrojDokumenta_1">St-500/2015-2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PROMET DARUVAR j.d.o.o. za prijevoz i popravak motornih vozila, Dežanovac</izvorni_sadrzaj>
    <derivirana_varijabla naziv="DomainObject.Predmet.ProtustrankaIDrugi_1">AUTO PROMET DARUVAR j.d.o.o. za prijevoz i popravak motornih vozila, Dežanovac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PROMET DARUVAR j.d.o.o. za prijevoz i popravak motornih vozila, Dežanovac, OIB 82313475212, Dežanovac 71, 43500 Dežanovac</izvorni_sadrzaj>
    <derivirana_varijabla naziv="DomainObject.Predmet.ProtustrankaIDrugiAdressOIB_1">AUTO PROMET DARUVAR j.d.o.o. za prijevoz i popravak motornih vozila, Dežanovac, OIB 82313475212, Dežanovac 71, 43500 Dežanovac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PROMET DARUVAR j.d.o.o. za prijevoz i popravak motornih vozila, Dežanovac</item>
    </izvorni_sadrzaj>
    <derivirana_varijabla naziv="DomainObject.Predmet.SudioniciListNaziv_1">
      <item>FINA, RC ZAGREB, Podružnica Bjelovar</item>
      <item>AUTO PROMET DARUVAR j.d.o.o. za prijevoz i popravak motornih vozila, Dežanovac</item>
    </derivirana_varijabla>
  </DomainObject.Predmet.SudioniciListNaziv>
  <DomainObject.Predmet.SudioniciListAdressOIB>
    <izvorni_sadrzaj>
      <item>FINA, RC ZAGREB, Podružnica Bjelovar, OIB 85821130368, F. Supila 4,43000 Bjelovar</item>
      <item>AUTO PROMET DARUVAR j.d.o.o. za prijevoz i popravak motornih vozila, Dežanovac, OIB 82313475212, Dežanovac 71,43500 Dežanovac</item>
    </izvorni_sadrzaj>
    <derivirana_varijabla naziv="DomainObject.Predmet.SudioniciListAdressOIB_1">
      <item>FINA, RC ZAGREB, Podružnica Bjelovar, OIB 85821130368, F. Supila 4,43000 Bjelovar</item>
      <item>AUTO PROMET DARUVAR j.d.o.o. za prijevoz i popravak motornih vozila, Dežanovac, OIB 82313475212, Dežanovac 71,43500 Dežanovac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82313475212</item>
    </izvorni_sadrzaj>
    <derivirana_varijabla naziv="DomainObject.Predmet.SudioniciListNazivOIB_1">
      <item>, OIB 85821130368</item>
      <item>, OIB 82313475212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1742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2015-12-30T10:51:00Z</dcterms:created>
  <dc:creator>ssabljic</dc:creator>
  <cp:lastModifiedBy>Suzana Sabljić</cp:lastModifiedBy>
  <cp:lastPrinted>2015-12-30T10:48:00Z</cp:lastPrinted>
  <dcterms:modified xmlns:xsi="http://www.w3.org/2001/XMLSchema-instance" xsi:type="dcterms:W3CDTF">2015-12-30T10:54:00Z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