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7d13" w14:paraId="a397d13" w:rsidRDefault="00285C76" w:rsidP="00285C76" w:rsidR="00285C76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5C76" w:rsidP="00285C76" w:rsidR="00285C76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85C76" w:rsidP="00285C76" w:rsidR="00285C76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85C76" w:rsidP="00285C76" w:rsidR="00285C76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85C76" w:rsidP="00285C76" w:rsidR="00285C76" w:rsidRPr="009843DB"/>
    <w:p w:rsidRDefault="00285C76" w:rsidP="00285C76" w:rsidR="00285C7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85C76" w:rsidP="00285C76" w:rsidR="00285C7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85C76" w:rsidP="00285C76" w:rsidR="00285C7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285C76" w:rsidP="00285C76" w:rsidR="00285C7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85C76" w:rsidP="00285C76" w:rsidR="00285C7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7582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ŠKOLA NOGOMETA „ISTRA“, Pula, Marsovo polje 8, OIB 60864727530, reg. br. 18000897, 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85C76" w:rsidP="00285C76" w:rsidR="00285C7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85C76" w:rsidP="00285C76" w:rsidR="00285C7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285C76" w:rsidP="00285C76" w:rsidR="00285C7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85C76" w:rsidP="00285C76" w:rsidR="00285C7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ŠKOLA NOGOMETA „ISTRA“, Pula, Marsovo polje 8, OIB 60864727530, reg. br. 18000897.</w:t>
      </w:r>
    </w:p>
    <w:p w:rsidRDefault="00285C76" w:rsidP="00285C76" w:rsidR="00285C7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85C76" w:rsidP="00285C76" w:rsidR="00285C76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285C76" w:rsidP="00285C76" w:rsidR="00285C7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85C76" w:rsidP="00285C76" w:rsidR="00285C7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ŠKOLA NOGOMETA „ISTRA“,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4092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75.204,77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285C76" w:rsidP="00285C76" w:rsidR="00285C7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285C76" w:rsidP="00285C76" w:rsidR="00285C7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285C76" w:rsidP="00285C76" w:rsidR="00285C7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85C76" w:rsidP="00285C76" w:rsidR="00285C7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85C76" w:rsidP="00285C76" w:rsidR="00285C76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285C76" w:rsidP="00285C76" w:rsidR="00285C76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F34B93">
        <w:rPr>
          <w:rFonts w:cs="Times New Roman" w:eastAsia="Times New Roman"/>
          <w:szCs w:val="24"/>
          <w:lang w:eastAsia="hr-HR"/>
        </w:rPr>
        <w:t>, v. r.</w:t>
      </w:r>
    </w:p>
    <w:p w:rsidRDefault="00285C76" w:rsidP="00285C76" w:rsidR="00285C7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85C76" w:rsidP="00285C76" w:rsidR="00285C7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85C76" w:rsidP="00285C76" w:rsidR="00285C7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285C76" w:rsidP="00F34B93" w:rsidR="00285C7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85C76" w:rsidP="00285C76" w:rsidR="00285C7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34B93" w:rsidP="00285C76" w:rsidR="00285C7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e-Oglasna ploča sudova, </w:t>
      </w:r>
    </w:p>
    <w:p w:rsidRDefault="00F34B93" w:rsidP="00285C76" w:rsidR="00F34B93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registar udruga.</w:t>
      </w:r>
    </w:p>
    <w:p w:rsidRDefault="00CA2E7B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C76" w:rsidP="00285C76" w:rsidR="00285C76">
      <w:r>
        <w:separator/>
      </w:r>
    </w:p>
  </w:endnote>
  <w:endnote w:id="0" w:type="continuationSeparator">
    <w:p w:rsidRDefault="00285C76" w:rsidP="00285C76" w:rsidR="00285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C76" w:rsidP="00285C76" w:rsidR="00285C76">
      <w:r>
        <w:separator/>
      </w:r>
    </w:p>
  </w:footnote>
  <w:footnote w:id="0" w:type="continuationSeparator">
    <w:p w:rsidRDefault="00285C76" w:rsidP="00285C76" w:rsidR="00285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C76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2E7B">
          <w:rPr>
            <w:noProof/>
          </w:rPr>
          <w:t>2</w:t>
        </w:r>
        <w:r>
          <w:fldChar w:fldCharType="end"/>
        </w:r>
      </w:sdtContent>
    </w:sdt>
    <w:r>
      <w:tab/>
      <w:t>11 St-493/2015-3</w:t>
    </w:r>
  </w:p>
  <w:p w:rsidRDefault="00CA2E7B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C76" w:rsidP="007B623F" w:rsidR="007B623F">
    <w:pPr>
      <w:pStyle w:val="Zaglavlje"/>
      <w:jc w:val="right"/>
    </w:pPr>
    <w:r>
      <w:t>11 St-493/2015-3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8EF"/>
    <w:rsid w:val="00285C76"/>
    <w:rsid w:val="007A5C5B"/>
    <w:rsid w:val="007B18EF"/>
    <w:rsid w:val="00C9611B"/>
    <w:rsid w:val="00CA2E7B"/>
    <w:rsid w:val="00F3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5C7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5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C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5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5C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85C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5C7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2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E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E7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E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E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5C7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5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C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5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5C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85C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5C7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2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E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E7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E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E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"ISTRA", PULA</izvorni_sadrzaj>
    <derivirana_varijabla naziv="DomainObject.Predmet.ProtustrankaFormated_1">  ŠKOLA NOGOMETA "ISTRA", PULA</derivirana_varijabla>
  </DomainObject.Predmet.ProtustrankaFormated>
  <DomainObject.Predmet.ProtustrankaFormatedOIB>
    <izvorni_sadrzaj>  ŠKOLA NOGOMETA "ISTRA", PULA, OIB 60864727530</izvorni_sadrzaj>
    <derivirana_varijabla naziv="DomainObject.Predmet.ProtustrankaFormatedOIB_1">  ŠKOLA NOGOMETA "ISTRA", PULA, OIB 60864727530</derivirana_varijabla>
  </DomainObject.Predmet.ProtustrankaFormatedOIB>
  <DomainObject.Predmet.ProtustrankaFormatedWithAdress>
    <izvorni_sadrzaj> ŠKOLA NOGOMETA "ISTRA", PULA, Marsovo polje 8, 52100 Pula</izvorni_sadrzaj>
    <derivirana_varijabla naziv="DomainObject.Predmet.ProtustrankaFormatedWithAdress_1"> ŠKOLA NOGOMETA "ISTRA", PULA, Marsovo polje 8, 52100 Pula</derivirana_varijabla>
  </DomainObject.Predmet.ProtustrankaFormatedWithAdress>
  <DomainObject.Predmet.ProtustrankaFormatedWithAdressOIB>
    <izvorni_sadrzaj> ŠKOLA NOGOMETA "ISTRA", PULA, OIB 60864727530, Marsovo polje 8, 52100 Pula</izvorni_sadrzaj>
    <derivirana_varijabla naziv="DomainObject.Predmet.ProtustrankaFormatedWithAdressOIB_1"> ŠKOLA NOGOMETA "ISTRA", PULA, OIB 60864727530, Marsovo polje 8, 52100 Pula</derivirana_varijabla>
  </DomainObject.Predmet.ProtustrankaFormatedWithAdressOIB>
  <DomainObject.Predmet.ProtustrankaWithAdress>
    <izvorni_sadrzaj>ŠKOLA NOGOMETA "ISTRA", PULA Marsovo polje 8, 52100 Pula</izvorni_sadrzaj>
    <derivirana_varijabla naziv="DomainObject.Predmet.ProtustrankaWithAdress_1">ŠKOLA NOGOMETA "ISTRA", PULA Marsovo polje 8, 52100 Pula</derivirana_varijabla>
  </DomainObject.Predmet.ProtustrankaWithAdress>
  <DomainObject.Predmet.ProtustrankaWithAdressOIB>
    <izvorni_sadrzaj>ŠKOLA NOGOMETA "ISTRA", PULA, OIB 60864727530, Marsovo polje 8, 52100 Pula</izvorni_sadrzaj>
    <derivirana_varijabla naziv="DomainObject.Predmet.ProtustrankaWithAdressOIB_1">ŠKOLA NOGOMETA "ISTRA", PULA, OIB 60864727530, Marsovo polje 8, 52100 Pula</derivirana_varijabla>
  </DomainObject.Predmet.ProtustrankaWithAdressOIB>
  <DomainObject.Predmet.ProtustrankaNazivFormated>
    <izvorni_sadrzaj>ŠKOLA NOGOMETA "ISTRA", PULA</izvorni_sadrzaj>
    <derivirana_varijabla naziv="DomainObject.Predmet.ProtustrankaNazivFormated_1">ŠKOLA NOGOMETA "ISTRA", PULA</derivirana_varijabla>
  </DomainObject.Predmet.ProtustrankaNazivFormated>
  <DomainObject.Predmet.ProtustrankaNazivFormatedOIB>
    <izvorni_sadrzaj>ŠKOLA NOGOMETA "ISTRA", PULA, OIB 60864727530</izvorni_sadrzaj>
    <derivirana_varijabla naziv="DomainObject.Predmet.ProtustrankaNazivFormatedOIB_1">ŠKOLA NOGOMETA "ISTRA", PULA, OIB 60864727530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75204.77</izvorni_sadrzaj>
    <derivirana_varijabla naziv="DomainObject.Predmet.TrenutnaVrijednost_1">75204.77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ŠKOLA NOGOMETA "ISTRA", PULA</item>
    </izvorni_sadrzaj>
    <derivirana_varijabla naziv="DomainObject.Predmet.ProtuStrankaListFormated_1">
      <item>ŠKOLA NOGOMETA "ISTRA", PULA</item>
    </derivirana_varijabla>
  </DomainObject.Predmet.ProtuStrankaListFormated>
  <DomainObject.Predmet.ProtuStrankaListFormatedOIB>
    <izvorni_sadrzaj>
      <item>ŠKOLA NOGOMETA "ISTRA", PULA, OIB 60864727530</item>
    </izvorni_sadrzaj>
    <derivirana_varijabla naziv="DomainObject.Predmet.ProtuStrankaListFormatedOIB_1">
      <item>ŠKOLA NOGOMETA "ISTRA", PULA, OIB 60864727530</item>
    </derivirana_varijabla>
  </DomainObject.Predmet.ProtuStrankaListFormatedOIB>
  <DomainObject.Predmet.ProtuStrankaListFormatedWithAdress>
    <izvorni_sadrzaj>
      <item>ŠKOLA NOGOMETA "ISTRA", PULA, Marsovo polje 8, 52100 Pula</item>
    </izvorni_sadrzaj>
    <derivirana_varijabla naziv="DomainObject.Predmet.ProtuStrankaListFormatedWithAdress_1">
      <item>ŠKOLA NOGOMETA "ISTRA", PULA, Marsovo polje 8, 52100 Pula</item>
    </derivirana_varijabla>
  </DomainObject.Predmet.ProtuStrankaListFormatedWithAdress>
  <DomainObject.Predmet.ProtuStrankaListFormatedWithAdressOIB>
    <izvorni_sadrzaj>
      <item>ŠKOLA NOGOMETA "ISTRA", PULA, OIB 60864727530, Marsovo polje 8, 52100 Pula</item>
    </izvorni_sadrzaj>
    <derivirana_varijabla naziv="DomainObject.Predmet.ProtuStrankaListFormatedWithAdressOIB_1">
      <item>ŠKOLA NOGOMETA "ISTRA", PULA, OIB 60864727530, Marsovo polje 8, 52100 Pula</item>
    </derivirana_varijabla>
  </DomainObject.Predmet.ProtuStrankaListFormatedWithAdressOIB>
  <DomainObject.Predmet.ProtuStrankaListNazivFormated>
    <izvorni_sadrzaj>
      <item>ŠKOLA NOGOMETA "ISTRA", PULA</item>
    </izvorni_sadrzaj>
    <derivirana_varijabla naziv="DomainObject.Predmet.ProtuStrankaListNazivFormated_1">
      <item>ŠKOLA NOGOMETA "ISTRA", PULA</item>
    </derivirana_varijabla>
  </DomainObject.Predmet.ProtuStrankaListNazivFormated>
  <DomainObject.Predmet.ProtuStrankaListNazivFormatedOIB>
    <izvorni_sadrzaj>
      <item>ŠKOLA NOGOMETA "ISTRA", PULA, OIB 60864727530</item>
    </izvorni_sadrzaj>
    <derivirana_varijabla naziv="DomainObject.Predmet.ProtuStrankaListNazivFormatedOIB_1">
      <item>ŠKOLA NOGOMETA "ISTRA", PULA, OIB 60864727530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ŠKOLA NOGOMETA "ISTRA", PULA</izvorni_sadrzaj>
    <derivirana_varijabla naziv="DomainObject.Predmet.ProtustrankaIDrugi_1">ŠKOLA NOGOMETA "ISTRA",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ŠKOLA NOGOMETA "ISTRA", PULA, OIB 60864727530, Marsovo polje 8, 52100 Pula</izvorni_sadrzaj>
    <derivirana_varijabla naziv="DomainObject.Predmet.ProtustrankaIDrugiAdressOIB_1">ŠKOLA NOGOMETA "ISTRA", PULA, OIB 60864727530, Marsovo polje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ŠKOLA NOGOMETA "ISTRA", PULA</item>
    </izvorni_sadrzaj>
    <derivirana_varijabla naziv="DomainObject.Predmet.SudioniciListNaziv_1">
      <item>FINANCIJSKA AGENCIJA, RC RIJEKA, PODRUŽNICA PULA, PULA</item>
      <item>ŠKOLA NOGOMETA "ISTRA",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ŠKOLA NOGOMETA "ISTRA", PULA, OIB 60864727530, Marsovo polje 8,52100 Pula</item>
    </izvorni_sadrzaj>
    <derivirana_varijabla naziv="DomainObject.Predmet.SudioniciListAdressOIB_1">
      <item>FINANCIJSKA AGENCIJA, RC RIJEKA, PODRUŽNICA PULA, PULA, OIB 85821130368, Ulica grada Vukovara 70,Zagreb</item>
      <item>ŠKOLA NOGOMETA "ISTRA", PULA, OIB 60864727530, Marsovo polje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60864727530</item>
    </izvorni_sadrzaj>
    <derivirana_varijabla naziv="DomainObject.Predmet.SudioniciListNazivOIB_1">
      <item>, OIB 85821130368</item>
      <item>, OIB 60864727530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1888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2015-12-03T08:55:00Z</dcterms:created>
  <dc:creator>Mihaela Kaligari</dc:creator>
  <dc:description/>
  <cp:keywords/>
  <cp:lastModifiedBy>Ana Jeromela</cp:lastModifiedBy>
  <cp:lastPrinted>2015-12-15T12:48:00Z</cp:lastPrinted>
  <dcterms:modified xmlns:xsi="http://www.w3.org/2001/XMLSchema-instance" xsi:type="dcterms:W3CDTF">2015-12-15T12:48:00Z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