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4a4e" w14:paraId="8724a4e" w:rsidRDefault="00BB2AAA" w:rsidP="00BB2AAA" w:rsidR="00BB2AA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AAA" w:rsidP="00BB2AAA" w:rsidR="00BB2AA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B2AAA" w:rsidP="00BB2AAA" w:rsidR="00BB2AA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B2AAA" w:rsidP="00BB2AAA" w:rsidR="00BB2AA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B2AAA" w:rsidP="00BB2AAA" w:rsidR="00BB2AA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B2AAA" w:rsidP="00BB2AAA" w:rsidR="00BB2AA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B2AAA" w:rsidP="00BB2AAA" w:rsidR="00BB2AAA" w:rsidRPr="005D578C">
      <w:pPr>
        <w:jc w:val="center"/>
        <w:rPr>
          <w:rFonts w:cs="Times New Roman" w:eastAsia="Times New Roman"/>
          <w:szCs w:val="24"/>
        </w:rPr>
      </w:pPr>
    </w:p>
    <w:p w:rsidRDefault="00BB2AAA" w:rsidP="00BB2AAA" w:rsidR="00BB2AA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B2AAA" w:rsidP="00BB2AAA" w:rsidR="00BB2AAA" w:rsidRPr="005D578C">
      <w:pPr>
        <w:rPr>
          <w:rFonts w:cs="Times New Roman" w:eastAsia="Times New Roman"/>
          <w:szCs w:val="24"/>
        </w:rPr>
      </w:pPr>
    </w:p>
    <w:p w:rsidRDefault="00BB2AAA" w:rsidP="005B6701" w:rsidR="00BB2AAA" w:rsidRPr="005B6701"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5B6701" w:rsidRPr="005D4EDE">
        <w:rPr>
          <w:iCs/>
        </w:rPr>
        <w:t>na temelju prijedloga sudske savjetnice Mihaele Kaligari</w:t>
      </w:r>
      <w:r w:rsidR="005B6701">
        <w:t xml:space="preserve">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LARIUM d. o. o. Ližnjan, Ližnjan 467, OIB </w:t>
      </w:r>
      <w:r w:rsidRPr="00BB2AAA">
        <w:rPr>
          <w:rFonts w:cs="Times New Roman" w:eastAsia="Times New Roman"/>
          <w:szCs w:val="24"/>
        </w:rPr>
        <w:t>16942959882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B2AAA">
        <w:rPr>
          <w:rFonts w:cs="Times New Roman" w:eastAsia="Times New Roman"/>
          <w:szCs w:val="24"/>
        </w:rPr>
        <w:t>130037961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5B6701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5B6701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2016.</w:t>
      </w:r>
    </w:p>
    <w:p w:rsidRDefault="00BB2AAA" w:rsidP="00BB2AAA" w:rsidR="00BB2AAA" w:rsidRPr="005D578C">
      <w:pPr>
        <w:rPr>
          <w:rFonts w:cs="Times New Roman" w:eastAsia="Times New Roman"/>
          <w:szCs w:val="24"/>
        </w:rPr>
      </w:pPr>
    </w:p>
    <w:p w:rsidRDefault="00BB2AAA" w:rsidP="00BB2AAA" w:rsidR="00BB2AA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B2AAA" w:rsidP="00BB2AAA" w:rsidR="00BB2AAA" w:rsidRPr="005D578C">
      <w:pPr>
        <w:rPr>
          <w:rFonts w:cs="Times New Roman" w:eastAsia="Times New Roman"/>
          <w:szCs w:val="24"/>
        </w:rPr>
      </w:pPr>
    </w:p>
    <w:p w:rsidRDefault="00BB2AAA" w:rsidP="00BB2AAA" w:rsidR="00BB2AA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LARIUM d. o. o. Ližnjan, Ližnjan 467, OIB </w:t>
      </w:r>
      <w:r w:rsidRPr="00BB2AAA">
        <w:rPr>
          <w:rFonts w:cs="Times New Roman" w:eastAsia="Times New Roman"/>
          <w:szCs w:val="24"/>
        </w:rPr>
        <w:t>16942959882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B2AAA">
        <w:rPr>
          <w:rFonts w:cs="Times New Roman" w:eastAsia="Times New Roman"/>
          <w:szCs w:val="24"/>
        </w:rPr>
        <w:t>130037961</w:t>
      </w:r>
      <w:r w:rsidR="005B6701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>.</w:t>
      </w:r>
    </w:p>
    <w:p w:rsidRDefault="00BB2AAA" w:rsidP="00BB2AAA" w:rsidR="00BB2AAA" w:rsidRPr="005D578C">
      <w:pPr>
        <w:rPr>
          <w:rFonts w:cs="Times New Roman" w:eastAsia="Times New Roman"/>
          <w:szCs w:val="24"/>
        </w:rPr>
      </w:pPr>
    </w:p>
    <w:p w:rsidRDefault="00BB2AAA" w:rsidP="00BB2AAA" w:rsidR="00BB2AA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BB2AAA" w:rsidP="00BB2AAA" w:rsidR="00BB2AAA">
      <w:pPr>
        <w:rPr>
          <w:rFonts w:cs="Times New Roman" w:eastAsia="Times New Roman"/>
          <w:szCs w:val="20"/>
        </w:rPr>
      </w:pPr>
    </w:p>
    <w:p w:rsidRDefault="00BB2AAA" w:rsidP="00BB2AAA" w:rsidR="00BB2AA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LARIUM d. o. o. Ližnjan, Ližnjan 467, OIB </w:t>
      </w:r>
      <w:r w:rsidRPr="00BB2AAA">
        <w:rPr>
          <w:rFonts w:cs="Times New Roman" w:eastAsia="Times New Roman"/>
          <w:szCs w:val="24"/>
        </w:rPr>
        <w:t>16942959882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B2AAA">
        <w:rPr>
          <w:rFonts w:cs="Times New Roman" w:eastAsia="Times New Roman"/>
          <w:szCs w:val="24"/>
        </w:rPr>
        <w:t>130037961</w:t>
      </w:r>
      <w:r>
        <w:rPr>
          <w:rFonts w:cs="Times New Roman" w:eastAsia="Times New Roman"/>
          <w:szCs w:val="24"/>
        </w:rPr>
        <w:t>.</w:t>
      </w:r>
    </w:p>
    <w:p w:rsidRDefault="00BB2AAA" w:rsidP="00BB2AAA" w:rsidR="00BB2AAA">
      <w:pPr>
        <w:ind w:firstLine="709"/>
        <w:rPr>
          <w:rFonts w:cs="Times New Roman" w:eastAsia="Times New Roman"/>
          <w:szCs w:val="24"/>
        </w:rPr>
      </w:pPr>
    </w:p>
    <w:p w:rsidRDefault="00BB2AAA" w:rsidP="00BB2AAA" w:rsidR="00BB2AA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LARIUM d. o. o. Ližnjan, Ližnjan 467, OIB </w:t>
      </w:r>
      <w:r w:rsidRPr="00BB2AAA">
        <w:rPr>
          <w:rFonts w:cs="Times New Roman" w:eastAsia="Times New Roman"/>
          <w:szCs w:val="24"/>
        </w:rPr>
        <w:t>16942959882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BB2AAA">
        <w:rPr>
          <w:rFonts w:cs="Times New Roman" w:eastAsia="Times New Roman"/>
          <w:szCs w:val="24"/>
        </w:rPr>
        <w:t>130037961</w:t>
      </w:r>
      <w:r>
        <w:rPr>
          <w:rFonts w:cs="Times New Roman" w:eastAsia="Times New Roman"/>
          <w:szCs w:val="24"/>
        </w:rPr>
        <w:t>.</w:t>
      </w:r>
    </w:p>
    <w:p w:rsidRDefault="00BB2AAA" w:rsidP="00BB2AAA" w:rsidR="00BB2AAA">
      <w:pPr>
        <w:rPr>
          <w:rFonts w:cs="Times New Roman" w:eastAsia="Times New Roman"/>
          <w:szCs w:val="24"/>
        </w:rPr>
      </w:pPr>
    </w:p>
    <w:p w:rsidRDefault="00BB2AAA" w:rsidP="00BB2AAA" w:rsidR="00BB2AAA" w:rsidRPr="005D578C">
      <w:pPr>
        <w:rPr>
          <w:rFonts w:cs="Times New Roman" w:eastAsia="Times New Roman"/>
          <w:szCs w:val="24"/>
        </w:rPr>
      </w:pPr>
    </w:p>
    <w:p w:rsidRDefault="00BB2AAA" w:rsidP="00BB2AAA" w:rsidR="00BB2AA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B2AAA" w:rsidP="00BB2AAA" w:rsidR="00BB2AAA">
      <w:pPr>
        <w:ind w:firstLine="708"/>
        <w:rPr>
          <w:rFonts w:cs="Times New Roman" w:eastAsia="Times New Roman"/>
          <w:szCs w:val="24"/>
        </w:rPr>
      </w:pPr>
    </w:p>
    <w:p w:rsidRDefault="00BB2AAA" w:rsidP="00BB2AAA" w:rsidR="00BB2AA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LARIUM d. o. o. Ližnjan.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St-88/2016-3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B2AAA" w:rsidP="00BB2AAA" w:rsidR="00BB2AA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B2AAA" w:rsidP="00BB2AAA" w:rsidR="00BB2AAA" w:rsidRPr="005D578C">
      <w:pPr>
        <w:rPr>
          <w:rFonts w:cs="Times New Roman" w:eastAsia="Times New Roman"/>
          <w:szCs w:val="24"/>
        </w:rPr>
      </w:pPr>
    </w:p>
    <w:p w:rsidRDefault="00BB2AAA" w:rsidP="00BB2AAA" w:rsidR="00BB2AA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B6701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 xml:space="preserve">. </w:t>
      </w:r>
      <w:r w:rsidR="005B6701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B2AAA" w:rsidP="00BB2AAA" w:rsidR="00BB2AAA">
      <w:pPr>
        <w:rPr>
          <w:rFonts w:cs="Times New Roman" w:eastAsia="Times New Roman"/>
          <w:szCs w:val="24"/>
        </w:rPr>
      </w:pPr>
    </w:p>
    <w:p w:rsidRDefault="00BB2AAA" w:rsidP="00BB2AAA" w:rsidR="00BB2AA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BB2AAA" w:rsidP="00BB2AAA" w:rsidR="00BB2AA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BB2AAA" w:rsidP="00BB2AAA" w:rsidR="00BB2AAA">
      <w:pPr>
        <w:jc w:val="left"/>
        <w:rPr>
          <w:rFonts w:cs="Times New Roman" w:eastAsia="Times New Roman"/>
          <w:szCs w:val="24"/>
        </w:rPr>
      </w:pPr>
    </w:p>
    <w:p w:rsidRDefault="00BB2AAA" w:rsidP="00BB2AAA" w:rsidR="00BB2AAA" w:rsidRPr="005D578C">
      <w:pPr>
        <w:jc w:val="left"/>
        <w:rPr>
          <w:rFonts w:cs="Times New Roman" w:eastAsia="Times New Roman"/>
          <w:szCs w:val="24"/>
        </w:rPr>
      </w:pPr>
    </w:p>
    <w:p w:rsidRDefault="00BB2AAA" w:rsidP="00BB2AAA" w:rsidR="00BB2AA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B6701" w:rsidP="005B6701" w:rsidR="005B6701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 w:rsidRPr="000D7662">
        <w:t xml:space="preserve">ovog </w:t>
      </w:r>
      <w:r>
        <w:t>suda.</w:t>
      </w:r>
    </w:p>
    <w:p w:rsidRDefault="005B6701" w:rsidP="005B6701" w:rsidR="005B6701" w:rsidRPr="00032173">
      <w:pPr>
        <w:rPr>
          <w:iCs/>
        </w:rPr>
      </w:pPr>
      <w:r>
        <w:rPr>
          <w:i/>
          <w:iCs/>
        </w:rPr>
        <w:t xml:space="preserve">            </w:t>
      </w:r>
      <w:r w:rsidRPr="00032173"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BB2AAA" w:rsidP="00BB2AAA" w:rsidR="00BB2AAA">
      <w:pPr>
        <w:rPr>
          <w:rFonts w:cs="Times New Roman" w:eastAsia="Times New Roman"/>
          <w:szCs w:val="24"/>
        </w:rPr>
      </w:pPr>
    </w:p>
    <w:p w:rsidRDefault="00BB2AAA" w:rsidP="00BB2AAA" w:rsidR="00BB2AAA" w:rsidRPr="005D578C">
      <w:pPr>
        <w:rPr>
          <w:rFonts w:cs="Times New Roman" w:eastAsia="Times New Roman"/>
          <w:szCs w:val="24"/>
        </w:rPr>
      </w:pPr>
    </w:p>
    <w:p w:rsidRDefault="00BB2AAA" w:rsidP="00BB2AAA" w:rsidR="00BB2AA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B2AAA" w:rsidP="00BB2AAA" w:rsidR="00BB2A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B2AAA" w:rsidP="00BB2AAA" w:rsidR="00BB2A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LARIUM d. o. o. Ližnjan, Ližnjan 467,</w:t>
      </w:r>
    </w:p>
    <w:p w:rsidRDefault="005B6701" w:rsidP="00BB2AAA" w:rsidR="00BB2AA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BB2AAA">
        <w:rPr>
          <w:rFonts w:cs="Times New Roman" w:eastAsia="Times New Roman"/>
          <w:szCs w:val="24"/>
        </w:rPr>
        <w:t xml:space="preserve">. RH, Ministarstvo financija, Porezna uprava, </w:t>
      </w:r>
      <w:r w:rsidR="00BB2AAA" w:rsidRPr="00386167">
        <w:rPr>
          <w:rFonts w:cs="Times New Roman" w:eastAsia="Times New Roman"/>
          <w:szCs w:val="20"/>
        </w:rPr>
        <w:t xml:space="preserve">Područni ured </w:t>
      </w:r>
      <w:r w:rsidR="00BB2AAA"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5B6701" w:rsidP="00BB2AAA" w:rsidR="00BB2A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BB2AAA">
        <w:rPr>
          <w:rFonts w:cs="Times New Roman" w:eastAsia="Times New Roman"/>
          <w:szCs w:val="24"/>
        </w:rPr>
        <w:t>.</w:t>
      </w:r>
      <w:r w:rsidR="00BB2AAA" w:rsidRPr="00386167">
        <w:rPr>
          <w:rFonts w:cs="Times New Roman" w:eastAsia="Times New Roman"/>
          <w:szCs w:val="24"/>
        </w:rPr>
        <w:t xml:space="preserve"> </w:t>
      </w:r>
      <w:r w:rsidR="00BB2AAA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B6701" w:rsidP="00BB2AAA" w:rsidR="00BB2AA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BB2AAA">
        <w:rPr>
          <w:rFonts w:cs="Times New Roman" w:eastAsia="Times New Roman"/>
          <w:szCs w:val="24"/>
        </w:rPr>
        <w:t xml:space="preserve">. stečajni upravitelj </w:t>
      </w:r>
      <w:r w:rsidR="00BB2AAA">
        <w:rPr>
          <w:rFonts w:cs="Times New Roman" w:eastAsia="Times New Roman"/>
          <w:szCs w:val="20"/>
        </w:rPr>
        <w:t xml:space="preserve">Ivan Gjurašić, Zagreb, Petrinjska 28, </w:t>
      </w:r>
    </w:p>
    <w:p w:rsidRDefault="005B6701" w:rsidP="00BB2AAA" w:rsidR="00BB2AA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BB2AAA">
        <w:rPr>
          <w:rFonts w:cs="Times New Roman" w:eastAsia="Times New Roman"/>
          <w:szCs w:val="24"/>
        </w:rPr>
        <w:t xml:space="preserve">. mrežna stranica e-Oglasna ploča sudova, </w:t>
      </w:r>
    </w:p>
    <w:p w:rsidRDefault="005B6701" w:rsidP="00BB2AAA" w:rsidR="00BB2A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BB2AAA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5B6701" w:rsidP="00BB2AAA" w:rsidR="00BB2AA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BB2AAA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BB2AAA" w:rsidP="00BB2AAA" w:rsidR="00BB2AAA"/>
    <w:p w:rsidRDefault="00BB2AAA" w:rsidP="00BB2AAA" w:rsidR="00BB2AAA"/>
    <w:p w:rsidRDefault="00BB2AAA" w:rsidP="00BB2AAA" w:rsidR="00BB2AAA"/>
    <w:p w:rsidRDefault="00BB2AAA" w:rsidP="00BB2AAA" w:rsidR="00BB2AAA"/>
    <w:p w:rsidRDefault="006A59FE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2AAA" w:rsidP="00BB2AAA" w:rsidR="00BB2AAA">
      <w:r>
        <w:separator/>
      </w:r>
    </w:p>
  </w:endnote>
  <w:endnote w:id="0" w:type="continuationSeparator">
    <w:p w:rsidRDefault="00BB2AAA" w:rsidP="00BB2AAA" w:rsidR="00BB2A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2AAA" w:rsidP="00BB2AAA" w:rsidR="00BB2AAA">
      <w:r>
        <w:separator/>
      </w:r>
    </w:p>
  </w:footnote>
  <w:footnote w:id="0" w:type="continuationSeparator">
    <w:p w:rsidRDefault="00BB2AAA" w:rsidP="00BB2AAA" w:rsidR="00BB2A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AAA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A59F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St-88/2016-5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AAA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 St-88/2016-5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ABE"/>
    <w:rsid w:val="002F0ABE"/>
    <w:rsid w:val="005B6701"/>
    <w:rsid w:val="006A59FE"/>
    <w:rsid w:val="0075528E"/>
    <w:rsid w:val="0079403F"/>
    <w:rsid w:val="00BB2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2AA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2AA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B2AA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2A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2AA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A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2AA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5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9F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A59F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A59F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A59F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2AA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2AA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B2AA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2A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2AA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A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2AA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59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9F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A59F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A59F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A59F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St-88/2016</izvorni_sadrzaj>
    <derivirana_varijabla naziv="DomainObject.Predmet.OznakaBroj_1">St-88/2016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LARIUM d.o.o. LIŽNJAN</izvorni_sadrzaj>
    <derivirana_varijabla naziv="DomainObject.Predmet.ProtustrankaFormated_1">  LARIUM d.o.o. LIŽNJAN</derivirana_varijabla>
  </DomainObject.Predmet.ProtustrankaFormated>
  <DomainObject.Predmet.ProtustrankaFormatedOIB>
    <izvorni_sadrzaj>  LARIUM d.o.o. LIŽNJAN, OIB 16942959882</izvorni_sadrzaj>
    <derivirana_varijabla naziv="DomainObject.Predmet.ProtustrankaFormatedOIB_1">  LARIUM d.o.o. LIŽNJAN, OIB 16942959882</derivirana_varijabla>
  </DomainObject.Predmet.ProtustrankaFormatedOIB>
  <DomainObject.Predmet.ProtustrankaFormatedWithAdress>
    <izvorni_sadrzaj> LARIUM d.o.o. LIŽNJAN, Ližnjan 467, 52204 Ližnjan</izvorni_sadrzaj>
    <derivirana_varijabla naziv="DomainObject.Predmet.ProtustrankaFormatedWithAdress_1"> LARIUM d.o.o. LIŽNJAN, Ližnjan 467, 52204 Ližnjan</derivirana_varijabla>
  </DomainObject.Predmet.ProtustrankaFormatedWithAdress>
  <DomainObject.Predmet.ProtustrankaFormatedWithAdressOIB>
    <izvorni_sadrzaj> LARIUM d.o.o. LIŽNJAN, OIB 16942959882, Ližnjan 467, 52204 Ližnjan</izvorni_sadrzaj>
    <derivirana_varijabla naziv="DomainObject.Predmet.ProtustrankaFormatedWithAdressOIB_1"> LARIUM d.o.o. LIŽNJAN, OIB 16942959882, Ližnjan 467, 52204 Ližnjan</derivirana_varijabla>
  </DomainObject.Predmet.ProtustrankaFormatedWithAdressOIB>
  <DomainObject.Predmet.ProtustrankaWithAdress>
    <izvorni_sadrzaj>LARIUM d.o.o. LIŽNJAN Ližnjan 467, 52204 Ližnjan</izvorni_sadrzaj>
    <derivirana_varijabla naziv="DomainObject.Predmet.ProtustrankaWithAdress_1">LARIUM d.o.o. LIŽNJAN Ližnjan 467, 52204 Ližnjan</derivirana_varijabla>
  </DomainObject.Predmet.ProtustrankaWithAdress>
  <DomainObject.Predmet.ProtustrankaWithAdressOIB>
    <izvorni_sadrzaj>LARIUM d.o.o. LIŽNJAN, OIB 16942959882, Ližnjan 467, 52204 Ližnjan</izvorni_sadrzaj>
    <derivirana_varijabla naziv="DomainObject.Predmet.ProtustrankaWithAdressOIB_1">LARIUM d.o.o. LIŽNJAN, OIB 16942959882, Ližnjan 467, 52204 Ližnjan</derivirana_varijabla>
  </DomainObject.Predmet.ProtustrankaWithAdressOIB>
  <DomainObject.Predmet.ProtustrankaNazivFormated>
    <izvorni_sadrzaj>LARIUM d.o.o. LIŽNJAN</izvorni_sadrzaj>
    <derivirana_varijabla naziv="DomainObject.Predmet.ProtustrankaNazivFormated_1">LARIUM d.o.o. LIŽNJAN</derivirana_varijabla>
  </DomainObject.Predmet.ProtustrankaNazivFormated>
  <DomainObject.Predmet.ProtustrankaNazivFormatedOIB>
    <izvorni_sadrzaj>LARIUM d.o.o. LIŽNJAN, OIB 16942959882</izvorni_sadrzaj>
    <derivirana_varijabla naziv="DomainObject.Predmet.ProtustrankaNazivFormatedOIB_1">LARIUM d.o.o. LIŽNJAN, OIB 16942959882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1349.53</izvorni_sadrzaj>
    <derivirana_varijabla naziv="DomainObject.Predmet.TrenutnaVrijednost_1">1349.53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LARIUM d.o.o. LIŽNJAN</item>
    </izvorni_sadrzaj>
    <derivirana_varijabla naziv="DomainObject.Predmet.ProtuStrankaListFormated_1">
      <item>LARIUM d.o.o. LIŽNJAN</item>
    </derivirana_varijabla>
  </DomainObject.Predmet.ProtuStrankaListFormated>
  <DomainObject.Predmet.ProtuStrankaListFormatedOIB>
    <izvorni_sadrzaj>
      <item>LARIUM d.o.o. LIŽNJAN, OIB 16942959882</item>
    </izvorni_sadrzaj>
    <derivirana_varijabla naziv="DomainObject.Predmet.ProtuStrankaListFormatedOIB_1">
      <item>LARIUM d.o.o. LIŽNJAN, OIB 16942959882</item>
    </derivirana_varijabla>
  </DomainObject.Predmet.ProtuStrankaListFormatedOIB>
  <DomainObject.Predmet.ProtuStrankaListFormatedWithAdress>
    <izvorni_sadrzaj>
      <item>LARIUM d.o.o. LIŽNJAN, Ližnjan 467, 52204 Ližnjan</item>
    </izvorni_sadrzaj>
    <derivirana_varijabla naziv="DomainObject.Predmet.ProtuStrankaListFormatedWithAdress_1">
      <item>LARIUM d.o.o. LIŽNJAN, Ližnjan 467, 52204 Ližnjan</item>
    </derivirana_varijabla>
  </DomainObject.Predmet.ProtuStrankaListFormatedWithAdress>
  <DomainObject.Predmet.ProtuStrankaListFormatedWithAdressOIB>
    <izvorni_sadrzaj>
      <item>LARIUM d.o.o. LIŽNJAN, OIB 16942959882, Ližnjan 467, 52204 Ližnjan</item>
    </izvorni_sadrzaj>
    <derivirana_varijabla naziv="DomainObject.Predmet.ProtuStrankaListFormatedWithAdressOIB_1">
      <item>LARIUM d.o.o. LIŽNJAN, OIB 16942959882, Ližnjan 467, 52204 Ližnjan</item>
    </derivirana_varijabla>
  </DomainObject.Predmet.ProtuStrankaListFormatedWithAdressOIB>
  <DomainObject.Predmet.ProtuStrankaListNazivFormated>
    <izvorni_sadrzaj>
      <item>LARIUM d.o.o. LIŽNJAN</item>
    </izvorni_sadrzaj>
    <derivirana_varijabla naziv="DomainObject.Predmet.ProtuStrankaListNazivFormated_1">
      <item>LARIUM d.o.o. LIŽNJAN</item>
    </derivirana_varijabla>
  </DomainObject.Predmet.ProtuStrankaListNazivFormated>
  <DomainObject.Predmet.ProtuStrankaListNazivFormatedOIB>
    <izvorni_sadrzaj>
      <item>LARIUM d.o.o. LIŽNJAN, OIB 16942959882</item>
    </izvorni_sadrzaj>
    <derivirana_varijabla naziv="DomainObject.Predmet.ProtuStrankaListNazivFormatedOIB_1">
      <item>LARIUM d.o.o. LIŽNJAN, OIB 16942959882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LARIUM d.o.o. LIŽNJAN</izvorni_sadrzaj>
    <derivirana_varijabla naziv="DomainObject.Predmet.ProtustrankaIDrugi_1">LARIUM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LARIUM d.o.o. LIŽNJAN, OIB 16942959882, Ližnjan 467, 52204 Ližnjan</izvorni_sadrzaj>
    <derivirana_varijabla naziv="DomainObject.Predmet.ProtustrankaIDrugiAdressOIB_1">LARIUM d.o.o. LIŽNJAN, OIB 16942959882, Ližnjan 467,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LARIUM d.o.o. LIŽNJAN</item>
    </izvorni_sadrzaj>
    <derivirana_varijabla naziv="DomainObject.Predmet.SudioniciListNaziv_1">
      <item>FINANCIJSKA AGENCIJA, RC RIJEKA, PODRUŽNICA PULA, PULA</item>
      <item>LARIUM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LARIUM d.o.o. LIŽNJAN, OIB 16942959882, Ližnjan 467,52204 Ližnjan</item>
    </izvorni_sadrzaj>
    <derivirana_varijabla naziv="DomainObject.Predmet.SudioniciListAdressOIB_1">
      <item>FINANCIJSKA AGENCIJA, RC RIJEKA, PODRUŽNICA PULA, PULA, OIB 85821130368, Giardini 5,52100 Pula</item>
      <item>LARIUM d.o.o. LIŽNJAN, OIB 16942959882, Ližnjan 467,52204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16942959882</item>
    </izvorni_sadrzaj>
    <derivirana_varijabla naziv="DomainObject.Predmet.SudioniciListNazivOIB_1">
      <item>, OIB 85821130368</item>
      <item>, OIB 16942959882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3127</properties:Characters>
  <properties:Lines>82</properties:Lines>
  <properties:Paragraphs>29</properties:Paragraphs>
  <properties:TotalTime>7</properties:TotalTime>
  <properties:ScaleCrop>false</properties:ScaleCrop>
  <properties:LinksUpToDate>false</properties:LinksUpToDate>
  <properties:CharactersWithSpaces>3748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2016-04-01T07:31:00Z</dcterms:created>
  <dc:creator>Mihaela Kaligari</dc:creator>
  <dc:description/>
  <cp:keywords/>
  <cp:lastModifiedBy>Lorena Paris Aničić</cp:lastModifiedBy>
  <dcterms:modified xmlns:xsi="http://www.w3.org/2001/XMLSchema-instance" xsi:type="dcterms:W3CDTF">2016-05-24T08:09:00Z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