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6365" w14:paraId="d9d6365" w:rsidRDefault="00E93DAB" w:rsidP="00E93DAB" w:rsidR="00E93DA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CENTAR KRSTARENJA j. d. o. o. Buje, Istarska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93DAB">
        <w:rPr>
          <w:rFonts w:cs="Times New Roman" w:eastAsia="Times New Roman"/>
          <w:szCs w:val="24"/>
          <w:lang w:eastAsia="hr-HR"/>
        </w:rPr>
        <w:t>28003330318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93DAB">
        <w:rPr>
          <w:rFonts w:cs="Times New Roman" w:eastAsia="Times New Roman"/>
          <w:szCs w:val="24"/>
          <w:lang w:eastAsia="hr-HR"/>
        </w:rPr>
        <w:t>040334023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93DAB" w:rsidP="00E93DAB" w:rsidR="00E93DA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93DAB" w:rsidP="00E93DAB" w:rsidR="00E93DA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93DAB" w:rsidP="00E93DAB" w:rsidR="00E93DAB" w:rsidRPr="001C2B01">
      <w:pPr>
        <w:ind w:firstLine="708"/>
        <w:rPr>
          <w:szCs w:val="24"/>
        </w:rPr>
      </w:pPr>
    </w:p>
    <w:p w:rsidRDefault="00E93DAB" w:rsidP="00E93DAB" w:rsidR="00E93DA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CENTAR KRSTARENJA j. d. o. o. Buje, Istarska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93DAB">
        <w:rPr>
          <w:rFonts w:cs="Times New Roman" w:eastAsia="Times New Roman"/>
          <w:szCs w:val="24"/>
          <w:lang w:eastAsia="hr-HR"/>
        </w:rPr>
        <w:t>28003330318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93DAB">
        <w:rPr>
          <w:rFonts w:cs="Times New Roman" w:eastAsia="Times New Roman"/>
          <w:szCs w:val="24"/>
          <w:lang w:eastAsia="hr-HR"/>
        </w:rPr>
        <w:t>040334023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93DAB" w:rsidP="00E93DAB" w:rsidR="00E93DAB" w:rsidRPr="001C2B01">
      <w:pPr>
        <w:ind w:firstLine="708"/>
        <w:rPr>
          <w:szCs w:val="24"/>
        </w:rPr>
      </w:pPr>
    </w:p>
    <w:p w:rsidRDefault="00E93DAB" w:rsidP="00E93DAB" w:rsidR="00E93DA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679</w:t>
      </w:r>
      <w:r w:rsidRPr="001C2B01">
        <w:rPr>
          <w:szCs w:val="24"/>
        </w:rPr>
        <w:t>,</w:t>
      </w:r>
      <w:r>
        <w:rPr>
          <w:szCs w:val="24"/>
        </w:rPr>
        <w:t>05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93DAB" w:rsidP="00E93DAB" w:rsidR="00E93DAB" w:rsidRPr="001C2B01">
      <w:pPr>
        <w:rPr>
          <w:szCs w:val="24"/>
        </w:rPr>
      </w:pPr>
    </w:p>
    <w:p w:rsidRDefault="00E93DAB" w:rsidP="00E93DAB" w:rsidR="00E93DA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93DAB" w:rsidP="00E93DAB" w:rsidR="00E93DA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93DAB" w:rsidP="00E93DAB" w:rsidR="00E93DA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260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260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93DAB" w:rsidP="00E93DAB" w:rsidR="00E93DAB" w:rsidRPr="001C2B01">
      <w:pPr>
        <w:ind w:firstLine="708"/>
        <w:rPr>
          <w:szCs w:val="24"/>
        </w:rPr>
      </w:pPr>
    </w:p>
    <w:p w:rsidRDefault="00E93DAB" w:rsidP="00E93DAB" w:rsidR="00E93DA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93DAB" w:rsidP="00E93DAB" w:rsidR="00E93DAB" w:rsidRPr="001C2B01">
      <w:pPr>
        <w:ind w:firstLine="708"/>
        <w:rPr>
          <w:szCs w:val="24"/>
        </w:rPr>
      </w:pPr>
    </w:p>
    <w:p w:rsidRDefault="00E93DAB" w:rsidP="00E93DAB" w:rsidR="00E93DA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>.</w:t>
      </w:r>
    </w:p>
    <w:p w:rsidRDefault="00E93DAB" w:rsidP="00E93DAB" w:rsidR="00E93DA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93DAB" w:rsidP="00E93DAB" w:rsidR="00E93DA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E93DAB" w:rsidP="00E93DAB" w:rsidR="00E93DA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93DAB" w:rsidP="00E93DAB" w:rsidR="000E505D" w:rsidRPr="00E93DA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0E505D" w:rsidRPr="00E93DA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DAB" w:rsidP="00E93DAB" w:rsidR="00E93DAB">
      <w:r>
        <w:separator/>
      </w:r>
    </w:p>
  </w:endnote>
  <w:endnote w:id="0" w:type="continuationSeparator">
    <w:p w:rsidRDefault="00E93DAB" w:rsidP="00E93DAB" w:rsidR="00E93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DAB" w:rsidP="00E93DAB" w:rsidR="00E93DAB">
      <w:r>
        <w:separator/>
      </w:r>
    </w:p>
  </w:footnote>
  <w:footnote w:id="0" w:type="continuationSeparator">
    <w:p w:rsidRDefault="00E93DAB" w:rsidP="00E93DAB" w:rsidR="00E93D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DAB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DAB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260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E9C"/>
    <w:rsid w:val="000E505D"/>
    <w:rsid w:val="008D0E72"/>
    <w:rsid w:val="00E93DAB"/>
    <w:rsid w:val="00F7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D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DA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93DA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3D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3D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E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D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DA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93DA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3D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3D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E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KRSTARENJA j.d.o.o. BUJE</izvorni_sadrzaj>
    <derivirana_varijabla naziv="DomainObject.Predmet.ProtustrankaFormated_1">  CENTAR KRSTARENJA j.d.o.o. BUJE</derivirana_varijabla>
  </DomainObject.Predmet.ProtustrankaFormated>
  <DomainObject.Predmet.ProtustrankaFormatedOIB>
    <izvorni_sadrzaj>  CENTAR KRSTARENJA j.d.o.o. BUJE, OIB 28003330318</izvorni_sadrzaj>
    <derivirana_varijabla naziv="DomainObject.Predmet.ProtustrankaFormatedOIB_1">  CENTAR KRSTARENJA j.d.o.o. BUJE, OIB 28003330318</derivirana_varijabla>
  </DomainObject.Predmet.ProtustrankaFormatedOIB>
  <DomainObject.Predmet.ProtustrankaFormatedWithAdress>
    <izvorni_sadrzaj> CENTAR KRSTARENJA j.d.o.o. BUJE, Istarska ulica 4, 52460 Buje</izvorni_sadrzaj>
    <derivirana_varijabla naziv="DomainObject.Predmet.ProtustrankaFormatedWithAdress_1"> CENTAR KRSTARENJA j.d.o.o. BUJE, Istarska ulica 4, 52460 Buje</derivirana_varijabla>
  </DomainObject.Predmet.ProtustrankaFormatedWithAdress>
  <DomainObject.Predmet.ProtustrankaFormatedWithAdressOIB>
    <izvorni_sadrzaj> CENTAR KRSTARENJA j.d.o.o. BUJE, OIB 28003330318, Istarska ulica 4, 52460 Buje</izvorni_sadrzaj>
    <derivirana_varijabla naziv="DomainObject.Predmet.ProtustrankaFormatedWithAdressOIB_1"> CENTAR KRSTARENJA j.d.o.o. BUJE, OIB 28003330318, Istarska ulica 4, 52460 Buje</derivirana_varijabla>
  </DomainObject.Predmet.ProtustrankaFormatedWithAdressOIB>
  <DomainObject.Predmet.ProtustrankaWithAdress>
    <izvorni_sadrzaj>CENTAR KRSTARENJA j.d.o.o. BUJE Istarska ulica 4, 52460 Buje</izvorni_sadrzaj>
    <derivirana_varijabla naziv="DomainObject.Predmet.ProtustrankaWithAdress_1">CENTAR KRSTARENJA j.d.o.o. BUJE Istarska ulica 4, 52460 Buje</derivirana_varijabla>
  </DomainObject.Predmet.ProtustrankaWithAdress>
  <DomainObject.Predmet.ProtustrankaWithAdressOIB>
    <izvorni_sadrzaj>CENTAR KRSTARENJA j.d.o.o. BUJE, OIB 28003330318, Istarska ulica 4, 52460 Buje</izvorni_sadrzaj>
    <derivirana_varijabla naziv="DomainObject.Predmet.ProtustrankaWithAdressOIB_1">CENTAR KRSTARENJA j.d.o.o. BUJE, OIB 28003330318, Istarska ulica 4, 52460 Buje</derivirana_varijabla>
  </DomainObject.Predmet.ProtustrankaWithAdressOIB>
  <DomainObject.Predmet.ProtustrankaNazivFormated>
    <izvorni_sadrzaj>CENTAR KRSTARENJA j.d.o.o. BUJE</izvorni_sadrzaj>
    <derivirana_varijabla naziv="DomainObject.Predmet.ProtustrankaNazivFormated_1">CENTAR KRSTARENJA j.d.o.o. BUJE</derivirana_varijabla>
  </DomainObject.Predmet.ProtustrankaNazivFormated>
  <DomainObject.Predmet.ProtustrankaNazivFormatedOIB>
    <izvorni_sadrzaj>CENTAR KRSTARENJA j.d.o.o. BUJE, OIB 28003330318</izvorni_sadrzaj>
    <derivirana_varijabla naziv="DomainObject.Predmet.ProtustrankaNazivFormatedOIB_1">CENTAR KRSTARENJA j.d.o.o. BUJE, OIB 28003330318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8679.05</izvorni_sadrzaj>
    <derivirana_varijabla naziv="DomainObject.Predmet.TrenutnaVrijednost_1">8679.05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KRSTARENJA j.d.o.o. BUJE</item>
    </izvorni_sadrzaj>
    <derivirana_varijabla naziv="DomainObject.Predmet.ProtuStrankaListFormated_1">
      <item>CENTAR KRSTARENJA j.d.o.o. BUJE</item>
    </derivirana_varijabla>
  </DomainObject.Predmet.ProtuStrankaListFormated>
  <DomainObject.Predmet.ProtuStrankaListFormatedOIB>
    <izvorni_sadrzaj>
      <item>CENTAR KRSTARENJA j.d.o.o. BUJE, OIB 28003330318</item>
    </izvorni_sadrzaj>
    <derivirana_varijabla naziv="DomainObject.Predmet.ProtuStrankaListFormatedOIB_1">
      <item>CENTAR KRSTARENJA j.d.o.o. BUJE, OIB 28003330318</item>
    </derivirana_varijabla>
  </DomainObject.Predmet.ProtuStrankaListFormatedOIB>
  <DomainObject.Predmet.ProtuStrankaListFormatedWithAdress>
    <izvorni_sadrzaj>
      <item>CENTAR KRSTARENJA j.d.o.o. BUJE, Istarska ulica 4, 52460 Buje</item>
    </izvorni_sadrzaj>
    <derivirana_varijabla naziv="DomainObject.Predmet.ProtuStrankaListFormatedWithAdress_1">
      <item>CENTAR KRSTARENJA j.d.o.o. BUJE, Istarska ulica 4, 52460 Buje</item>
    </derivirana_varijabla>
  </DomainObject.Predmet.ProtuStrankaListFormatedWithAdress>
  <DomainObject.Predmet.ProtuStrankaListFormatedWithAdressOIB>
    <izvorni_sadrzaj>
      <item>CENTAR KRSTARENJA j.d.o.o. BUJE, OIB 28003330318, Istarska ulica 4, 52460 Buje</item>
    </izvorni_sadrzaj>
    <derivirana_varijabla naziv="DomainObject.Predmet.ProtuStrankaListFormatedWithAdressOIB_1">
      <item>CENTAR KRSTARENJA j.d.o.o. BUJE, OIB 28003330318, Istarska ulica 4, 52460 Buje</item>
    </derivirana_varijabla>
  </DomainObject.Predmet.ProtuStrankaListFormatedWithAdressOIB>
  <DomainObject.Predmet.ProtuStrankaListNazivFormated>
    <izvorni_sadrzaj>
      <item>CENTAR KRSTARENJA j.d.o.o. BUJE</item>
    </izvorni_sadrzaj>
    <derivirana_varijabla naziv="DomainObject.Predmet.ProtuStrankaListNazivFormated_1">
      <item>CENTAR KRSTARENJA j.d.o.o. BUJE</item>
    </derivirana_varijabla>
  </DomainObject.Predmet.ProtuStrankaListNazivFormated>
  <DomainObject.Predmet.ProtuStrankaListNazivFormatedOIB>
    <izvorni_sadrzaj>
      <item>CENTAR KRSTARENJA j.d.o.o. BUJE, OIB 28003330318</item>
    </izvorni_sadrzaj>
    <derivirana_varijabla naziv="DomainObject.Predmet.ProtuStrankaListNazivFormatedOIB_1">
      <item>CENTAR KRSTARENJA j.d.o.o. BUJE, OIB 28003330318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KRSTARENJA j.d.o.o. BUJE</izvorni_sadrzaj>
    <derivirana_varijabla naziv="DomainObject.Predmet.ProtustrankaIDrugi_1">CENTAR KRSTARENJA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KRSTARENJA j.d.o.o. BUJE, OIB 28003330318, Istarska ulica 4, 52460 Buje</izvorni_sadrzaj>
    <derivirana_varijabla naziv="DomainObject.Predmet.ProtustrankaIDrugiAdressOIB_1">CENTAR KRSTARENJA j.d.o.o. BUJE, OIB 28003330318,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KRSTARENJA j.d.o.o. BUJE</item>
    </izvorni_sadrzaj>
    <derivirana_varijabla naziv="DomainObject.Predmet.SudioniciListNaziv_1">
      <item>FINANCIJSKA AGENCIJA, RC RIJEKA, PODRUŽNICA PULA, PULA</item>
      <item>CENTAR KRSTARENJA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KRSTARENJA j.d.o.o. BUJE, OIB 28003330318, Istarska ulica 4,52460 Buje</item>
    </izvorni_sadrzaj>
    <derivirana_varijabla naziv="DomainObject.Predmet.SudioniciListAdressOIB_1">
      <item>FINANCIJSKA AGENCIJA, RC RIJEKA, PODRUŽNICA PULA, PULA, OIB 85821130368, Giardini 5,52100 Pula</item>
      <item>CENTAR KRSTARENJA j.d.o.o. BUJE, OIB 28003330318,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28003330318</item>
    </izvorni_sadrzaj>
    <derivirana_varijabla naziv="DomainObject.Predmet.SudioniciListNazivOIB_1">
      <item>, OIB 85821130368</item>
      <item>, OIB 28003330318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2017-04-27T07:32:00Z</dcterms:created>
  <dc:creator>Morena Brajuha</dc:creator>
  <dc:description/>
  <cp:keywords/>
  <cp:lastModifiedBy>Hani Udovičić</cp:lastModifiedBy>
  <cp:lastPrinted>2017-04-27T07:37:00Z</cp:lastPrinted>
  <dcterms:modified xmlns:xsi="http://www.w3.org/2001/XMLSchema-instance" xsi:type="dcterms:W3CDTF">2017-05-10T06:34:00Z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