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6eee" w14:paraId="e6c6eee" w:rsidRDefault="001B0F4A" w:rsidP="001B0F4A" w:rsidR="001B0F4A">
      <w:pPr>
        <w:jc w:val="right"/>
        <w15:collapsed w:val="false"/>
      </w:pPr>
      <w:bookmarkStart w:name="_GoBack" w:id="0"/>
      <w:bookmarkEnd w:id="0"/>
      <w:r>
        <w:t>Broj: St-</w:t>
      </w:r>
      <w:r w:rsidR="00E03231">
        <w:t>401</w:t>
      </w:r>
      <w:r>
        <w:t>/17-</w:t>
      </w:r>
      <w:r w:rsidR="00E03231">
        <w:t>6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E03231">
        <w:t xml:space="preserve">MARIJA MIŠINEC j.d.o.o. za frizerske usluge, Osijek, </w:t>
      </w:r>
      <w:proofErr w:type="spellStart"/>
      <w:r w:rsidR="00E03231">
        <w:t>Bosutska</w:t>
      </w:r>
      <w:proofErr w:type="spellEnd"/>
      <w:r w:rsidR="00E03231">
        <w:t xml:space="preserve"> 6, MBS: 030137785</w:t>
      </w:r>
      <w:r w:rsidR="00FB3B23">
        <w:t>, OIB:</w:t>
      </w:r>
      <w:r w:rsidR="00E03231">
        <w:t xml:space="preserve"> 31990769159</w:t>
      </w:r>
      <w:r>
        <w:t xml:space="preserve">, dana </w:t>
      </w:r>
      <w:r w:rsidR="00E03231">
        <w:t>10</w:t>
      </w:r>
      <w:r w:rsidR="00F01438">
        <w:t xml:space="preserve">. </w:t>
      </w:r>
      <w:r w:rsidR="00FB3B23">
        <w:t>srpnja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E03231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E03231">
        <w:t xml:space="preserve">Marija </w:t>
      </w:r>
      <w:proofErr w:type="spellStart"/>
      <w:r w:rsidR="00E03231">
        <w:t>Mišinec</w:t>
      </w:r>
      <w:proofErr w:type="spellEnd"/>
      <w:r w:rsidR="00E03231">
        <w:t>, Brijest,  Usorska 42, OIB:</w:t>
      </w:r>
      <w:r w:rsidR="00E03231" w:rsidRPr="00E03231">
        <w:t xml:space="preserve"> </w:t>
      </w:r>
      <w:r w:rsidR="00E03231">
        <w:t>14135684324</w:t>
      </w:r>
      <w:r w:rsidR="00484077" w:rsidRPr="00484077">
        <w:t>,</w:t>
      </w:r>
      <w:r>
        <w:t xml:space="preserve"> da u roku od 8 dana od dana primitka ovog zaključka 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E03231">
        <w:rPr>
          <w:b/>
        </w:rPr>
        <w:t>401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E03231">
        <w:t xml:space="preserve">MARIJA MIŠINEC j.d.o.o. za frizerske usluge, Osijek, </w:t>
      </w:r>
      <w:proofErr w:type="spellStart"/>
      <w:r w:rsidR="00E03231">
        <w:t>Bosutska</w:t>
      </w:r>
      <w:proofErr w:type="spellEnd"/>
      <w:r w:rsidR="00E03231">
        <w:t xml:space="preserve"> 6, MBS: 030137785</w:t>
      </w:r>
      <w:r w:rsidR="00FB3B23">
        <w:t xml:space="preserve">, OIB: </w:t>
      </w:r>
      <w:r w:rsidR="00E03231">
        <w:t>31990769159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E03231">
        <w:t xml:space="preserve">Marija </w:t>
      </w:r>
      <w:proofErr w:type="spellStart"/>
      <w:r w:rsidR="00E03231">
        <w:t>Mišinec</w:t>
      </w:r>
      <w:proofErr w:type="spellEnd"/>
      <w:r w:rsidR="00E03231">
        <w:t xml:space="preserve">, Brijest, Usorska 42, OIB: 14135684324 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1961F9">
        <w:t>401</w:t>
      </w:r>
      <w:r>
        <w:t>/17-</w:t>
      </w:r>
      <w:r w:rsidR="001961F9">
        <w:t>6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E03231">
        <w:t>10</w:t>
      </w:r>
      <w:r w:rsidR="00F01438">
        <w:t xml:space="preserve">. </w:t>
      </w:r>
      <w:r w:rsidR="00FB3B23">
        <w:t>srpnja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E03231" w:rsidP="00484077" w:rsidR="001B0F4A">
      <w:pPr>
        <w:numPr>
          <w:ilvl w:val="0"/>
          <w:numId w:val="9"/>
        </w:numPr>
        <w:jc w:val="both"/>
      </w:pPr>
      <w:r>
        <w:t xml:space="preserve">Marija </w:t>
      </w:r>
      <w:proofErr w:type="spellStart"/>
      <w:r>
        <w:t>Mišinec</w:t>
      </w:r>
      <w:proofErr w:type="spellEnd"/>
      <w:r>
        <w:t>, Brijest, Usorska 42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E03231" w:rsidP="001B0F4A" w:rsidR="001B0F4A">
      <w:pPr>
        <w:numPr>
          <w:ilvl w:val="0"/>
          <w:numId w:val="9"/>
        </w:numPr>
        <w:jc w:val="both"/>
      </w:pPr>
      <w:r>
        <w:t>R 21</w:t>
      </w:r>
      <w:r w:rsidR="00FB3B23">
        <w:t>/9</w:t>
      </w:r>
      <w:r w:rsidR="00F01438">
        <w:t>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FBA" w:rsidR="00397FBA">
      <w:r>
        <w:separator/>
      </w:r>
    </w:p>
  </w:endnote>
  <w:endnote w:id="0" w:type="continuationSeparator">
    <w:p w:rsidRDefault="00397FBA" w:rsidR="00397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FBA" w:rsidR="00397FBA">
      <w:r>
        <w:separator/>
      </w:r>
    </w:p>
  </w:footnote>
  <w:footnote w:id="0" w:type="continuationSeparator">
    <w:p w:rsidRDefault="00397FBA" w:rsidR="00397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61F9"/>
    <w:rsid w:val="0019752C"/>
    <w:rsid w:val="001A0170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97FB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36ED7"/>
    <w:rsid w:val="0074711B"/>
    <w:rsid w:val="00770E51"/>
    <w:rsid w:val="00786F1E"/>
    <w:rsid w:val="00795D52"/>
    <w:rsid w:val="007A7E59"/>
    <w:rsid w:val="007B663B"/>
    <w:rsid w:val="007C1241"/>
    <w:rsid w:val="007C3FEE"/>
    <w:rsid w:val="007E1DA2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76CF5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041E1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03231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C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C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MIŠINEC jednostavno društvo s ograničenom odgovornošću za frizerske usluge</izvorni_sadrzaj>
    <derivirana_varijabla naziv="DomainObject.Predmet.ProtustrankaFormated_1">  MARIJA MIŠINEC jednostavno društvo s ograničenom odgovornošću za frizerske usluge</derivirana_varijabla>
  </DomainObject.Predmet.ProtustrankaFormated>
  <DomainObject.Predmet.ProtustrankaFormatedOIB>
    <izvorni_sadrzaj>  MARIJA MIŠINEC jednostavno društvo s ograničenom odgovornošću za frizerske usluge, OIB 31990769159</izvorni_sadrzaj>
    <derivirana_varijabla naziv="DomainObject.Predmet.ProtustrankaFormatedOIB_1">  MARIJA MIŠINEC jednostavno društvo s ograničenom odgovornošću za frizerske usluge, OIB 31990769159</derivirana_varijabla>
  </DomainObject.Predmet.ProtustrankaFormatedOIB>
  <DomainObject.Predmet.ProtustrankaFormatedWithAdress>
    <izvorni_sadrzaj> MARIJA MIŠINEC jednostavno društvo s ograničenom odgovornošću za frizerske usluge, Bosutska 6, 31000 Osijek</izvorni_sadrzaj>
    <derivirana_varijabla naziv="DomainObject.Predmet.ProtustrankaFormatedWithAdress_1"> MARIJA MIŠINEC jednostavno društvo s ograničenom odgovornošću za frizerske usluge, Bosutska 6, 31000 Osijek</derivirana_varijabla>
  </DomainObject.Predmet.ProtustrankaFormatedWithAdress>
  <DomainObject.Predmet.ProtustrankaFormatedWithAdressOIB>
    <izvorni_sadrzaj> MARIJA MIŠINEC jednostavno društvo s ograničenom odgovornošću za frizerske usluge, OIB 31990769159, Bosutska 6, 31000 Osijek</izvorni_sadrzaj>
    <derivirana_varijabla naziv="DomainObject.Predmet.ProtustrankaFormatedWithAdressOIB_1"> MARIJA MIŠINEC jednostavno društvo s ograničenom odgovornošću za frizerske usluge, OIB 31990769159, Bosutska 6, 31000 Osijek</derivirana_varijabla>
  </DomainObject.Predmet.ProtustrankaFormatedWithAdressOIB>
  <DomainObject.Predmet.ProtustrankaWithAdress>
    <izvorni_sadrzaj>MARIJA MIŠINEC jednostavno društvo s ograničenom odgovornošću za frizerske usluge Bosutska 6, 31000 Osijek</izvorni_sadrzaj>
    <derivirana_varijabla naziv="DomainObject.Predmet.ProtustrankaWithAdress_1">MARIJA MIŠINEC jednostavno društvo s ograničenom odgovornošću za frizerske usluge Bosutska 6, 31000 Osijek</derivirana_varijabla>
  </DomainObject.Predmet.ProtustrankaWithAdress>
  <DomainObject.Predmet.ProtustrankaWithAdressOIB>
    <izvorni_sadrzaj>MARIJA MIŠINEC jednostavno društvo s ograničenom odgovornošću za frizerske usluge, OIB 31990769159, Bosutska 6, 31000 Osijek</izvorni_sadrzaj>
    <derivirana_varijabla naziv="DomainObject.Predmet.ProtustrankaWithAdressOIB_1">MARIJA MIŠINEC jednostavno društvo s ograničenom odgovornošću za frizerske usluge, OIB 31990769159, Bosutska 6, 31000 Osijek</derivirana_varijabla>
  </DomainObject.Predmet.ProtustrankaWithAdressOIB>
  <DomainObject.Predmet.ProtustrankaNazivFormated>
    <izvorni_sadrzaj>MARIJA MIŠINEC jednostavno društvo s ograničenom odgovornošću za frizerske usluge</izvorni_sadrzaj>
    <derivirana_varijabla naziv="DomainObject.Predmet.ProtustrankaNazivFormated_1">MARIJA MIŠINEC jednostavno društvo s ograničenom odgovornošću za frizerske usluge</derivirana_varijabla>
  </DomainObject.Predmet.ProtustrankaNazivFormated>
  <DomainObject.Predmet.ProtustrankaNazivFormatedOIB>
    <izvorni_sadrzaj>MARIJA MIŠINEC jednostavno društvo s ograničenom odgovornošću za frizerske usluge, OIB 31990769159</izvorni_sadrzaj>
    <derivirana_varijabla naziv="DomainObject.Predmet.ProtustrankaNazivFormatedOIB_1">MARIJA MIŠINEC jednostavno društvo s ograničenom odgovornošću za frizerske usluge, OIB 31990769159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 MIŠINEC jednostavno društvo s ograničenom odgovornošću za frizerske usluge</item>
    </izvorni_sadrzaj>
    <derivirana_varijabla naziv="DomainObject.Predmet.ProtuStrankaListFormated_1">
      <item>MARIJA MIŠINEC jednostavno društvo s ograničenom odgovornošću za frizerske usluge</item>
    </derivirana_varijabla>
  </DomainObject.Predmet.ProtuStrankaListFormated>
  <DomainObject.Predmet.ProtuStrankaListFormatedOIB>
    <izvorni_sadrzaj>
      <item>MARIJA MIŠINEC jednostavno društvo s ograničenom odgovornošću za frizerske usluge, OIB 31990769159</item>
    </izvorni_sadrzaj>
    <derivirana_varijabla naziv="DomainObject.Predmet.ProtuStrankaListFormatedOIB_1">
      <item>MARIJA MIŠINEC jednostavno društvo s ograničenom odgovornošću za frizerske usluge, OIB 31990769159</item>
    </derivirana_varijabla>
  </DomainObject.Predmet.ProtuStrankaListFormatedOIB>
  <DomainObject.Predmet.ProtuStrankaListFormatedWithAdress>
    <izvorni_sadrzaj>
      <item>MARIJA MIŠINEC jednostavno društvo s ograničenom odgovornošću za frizerske usluge, Bosutska 6, 31000 Osijek</item>
    </izvorni_sadrzaj>
    <derivirana_varijabla naziv="DomainObject.Predmet.ProtuStrankaListFormatedWithAdress_1">
      <item>MARIJA MIŠINEC jednostavno društvo s ograničenom odgovornošću za frizerske usluge, Bosutska 6, 31000 Osijek</item>
    </derivirana_varijabla>
  </DomainObject.Predmet.ProtuStrankaListFormatedWithAdress>
  <DomainObject.Predmet.ProtuStrankaListFormatedWithAdressOIB>
    <izvorni_sadrzaj>
      <item>MARIJA MIŠINEC jednostavno društvo s ograničenom odgovornošću za frizerske usluge, OIB 31990769159, Bosutska 6, 31000 Osijek</item>
    </izvorni_sadrzaj>
    <derivirana_varijabla naziv="DomainObject.Predmet.ProtuStrankaListFormatedWithAdressOIB_1">
      <item>MARIJA MIŠINEC jednostavno društvo s ograničenom odgovornošću za frizerske usluge, OIB 31990769159, Bosutska 6, 31000 Osijek</item>
    </derivirana_varijabla>
  </DomainObject.Predmet.ProtuStrankaListFormatedWithAdressOIB>
  <DomainObject.Predmet.ProtuStrankaListNazivFormated>
    <izvorni_sadrzaj>
      <item>MARIJA MIŠINEC jednostavno društvo s ograničenom odgovornošću za frizerske usluge</item>
    </izvorni_sadrzaj>
    <derivirana_varijabla naziv="DomainObject.Predmet.ProtuStrankaListNazivFormated_1">
      <item>MARIJA MIŠINEC jednostavno društvo s ograničenom odgovornošću za frizerske usluge</item>
    </derivirana_varijabla>
  </DomainObject.Predmet.ProtuStrankaListNazivFormated>
  <DomainObject.Predmet.ProtuStrankaListNazivFormatedOIB>
    <izvorni_sadrzaj>
      <item>MARIJA MIŠINEC jednostavno društvo s ograničenom odgovornošću za frizerske usluge, OIB 31990769159</item>
    </izvorni_sadrzaj>
    <derivirana_varijabla naziv="DomainObject.Predmet.ProtuStrankaListNazivFormatedOIB_1">
      <item>MARIJA MIŠINEC jednostavno društvo s ograničenom odgovornošću za frizerske usluge, OIB 31990769159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 MIŠINEC jednostavno društvo s ograničenom odgovornošću za frizerske usluge</izvorni_sadrzaj>
    <derivirana_varijabla naziv="DomainObject.Predmet.ProtustrankaIDrugi_1">MARIJA MIŠINEC jednostavno društvo s ograničenom odgovornošću za frizerske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 MIŠINEC jednostavno društvo s ograničenom odgovornošću za frizerske usluge, OIB 31990769159, Bosutska 6, 31000 Osijek</izvorni_sadrzaj>
    <derivirana_varijabla naziv="DomainObject.Predmet.ProtustrankaIDrugiAdressOIB_1">MARIJA MIŠINEC jednostavno društvo s ograničenom odgovornošću za frizerske usluge, OIB 31990769159, Bosutska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MARIJA MIŠINEC jednostavno društvo s ograničenom odgovornošću za frizerske usluge</item>
    </izvorni_sadrzaj>
    <derivirana_varijabla naziv="DomainObject.Predmet.SudioniciListNaziv_1">
      <item>FINA RC OSIJEK</item>
      <item>MARIJA MIŠINEC jednostavno društvo s ograničenom odgovornošću za frizerske usluge</item>
    </derivirana_varijabla>
  </DomainObject.Predmet.SudioniciListNaziv>
  <DomainObject.Predmet.SudioniciListAdressOIB>
    <izvorni_sadrzaj>
      <item>FINA RC OSIJEK, OIB 85821130368</item>
      <item>MARIJA MIŠINEC jednostavno društvo s ograničenom odgovornošću za frizerske usluge, OIB 31990769159, Bosutska 6,31000 Osijek</item>
    </izvorni_sadrzaj>
    <derivirana_varijabla naziv="DomainObject.Predmet.SudioniciListAdressOIB_1">
      <item>FINA RC OSIJEK, OIB 85821130368</item>
      <item>MARIJA MIŠINEC jednostavno društvo s ograničenom odgovornošću za frizerske usluge, OIB 31990769159, Bosutska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31990769159</item>
    </izvorni_sadrzaj>
    <derivirana_varijabla naziv="DomainObject.Predmet.SudioniciListNazivOIB_1">
      <item>, OIB 85821130368</item>
      <item>, OIB 31990769159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2EE1C-76B6-4FB8-B32C-22B358A43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1837</properties:Characters>
  <properties:Lines>95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2017-07-14T11:59:00Z</dcterms:created>
  <dc:creator>hermanj</dc:creator>
  <cp:lastModifiedBy>Snježana Markotić Jurić</cp:lastModifiedBy>
  <cp:lastPrinted>2017-06-07T11:18:00Z</cp:lastPrinted>
  <dcterms:modified xmlns:xsi="http://www.w3.org/2001/XMLSchema-instance" xsi:type="dcterms:W3CDTF">2017-07-14T12:00:00Z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