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a756" w14:paraId="988a756" w:rsidRDefault="00AE649C" w:rsidP="00012CF3" w:rsidR="00AE649C" w:rsidRPr="00B76F3C">
      <w:pPr>
        <w:pStyle w:val="NormaleSPIS"/>
        <w:spacing w:after="0"/>
        <w15:collapsed w:val="false"/>
      </w:pPr>
    </w:p>
    <w:p w:rsidRDefault="00012CF3" w:rsidP="00012CF3" w:rsidR="00012CF3">
      <w:pPr>
        <w:pStyle w:val="NormaleSPIS"/>
        <w:spacing w:after="0"/>
      </w:pPr>
    </w:p>
    <w:p w:rsidRDefault="00AB4602" w:rsidP="00012CF3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2CF3">
        <w:t>REPUBLIKA HRVATSKA</w:t>
      </w:r>
    </w:p>
    <w:p w:rsidRDefault="00012CF3" w:rsidP="00012CF3" w:rsidR="00012CF3">
      <w:pPr>
        <w:pStyle w:val="NormaleSPIS"/>
        <w:spacing w:after="0"/>
        <w:ind w:firstLine="0"/>
      </w:pPr>
      <w:r>
        <w:t>Trgovački sud u Varaždinu</w:t>
      </w:r>
    </w:p>
    <w:p w:rsidRDefault="00012CF3" w:rsidP="00012CF3" w:rsidR="00012CF3">
      <w:pPr>
        <w:pStyle w:val="NormaleSPIS"/>
        <w:spacing w:after="0"/>
        <w:ind w:firstLine="0"/>
      </w:pPr>
      <w:r>
        <w:t>Varaždin, Braće Radić br. 2.</w:t>
      </w:r>
    </w:p>
    <w:p w:rsidRDefault="00012CF3" w:rsidP="00012CF3" w:rsidR="00012CF3">
      <w:pPr>
        <w:pStyle w:val="NormaleSPIS"/>
        <w:spacing w:after="0"/>
        <w:ind w:firstLine="0"/>
      </w:pPr>
    </w:p>
    <w:p w:rsidRDefault="00012CF3" w:rsidP="00012CF3" w:rsidR="00012CF3" w:rsidRPr="00B76F3C">
      <w:pPr>
        <w:pStyle w:val="NormaleSPIS"/>
        <w:spacing w:after="0"/>
        <w:ind w:firstLine="0"/>
      </w:pPr>
    </w:p>
    <w:p w:rsidRDefault="00012CF3" w:rsidP="00012CF3" w:rsidR="00012CF3">
      <w:pPr>
        <w:spacing w:after="0"/>
        <w:jc w:val="center"/>
      </w:pPr>
      <w:r>
        <w:t>R E P U B L I K A     H R V A T S K A</w:t>
      </w:r>
    </w:p>
    <w:p w:rsidRDefault="00012CF3" w:rsidP="00012CF3" w:rsidR="00012CF3">
      <w:pPr>
        <w:spacing w:after="0"/>
      </w:pPr>
    </w:p>
    <w:p w:rsidRDefault="00012CF3" w:rsidP="00012CF3" w:rsidR="00012CF3">
      <w:pPr>
        <w:spacing w:after="0"/>
        <w:jc w:val="center"/>
      </w:pPr>
      <w:r>
        <w:t>R    J    E    Š    E    N    J    E</w:t>
      </w:r>
    </w:p>
    <w:p w:rsidRDefault="00012CF3" w:rsidP="00012CF3" w:rsidR="00012CF3">
      <w:pPr>
        <w:spacing w:after="0"/>
        <w:rPr>
          <w:sz w:val="28"/>
          <w:szCs w:val="28"/>
        </w:rPr>
      </w:pPr>
    </w:p>
    <w:p w:rsidRDefault="00012CF3" w:rsidP="00012CF3" w:rsidR="00012CF3">
      <w:pPr>
        <w:spacing w:after="0"/>
        <w:jc w:val="both"/>
      </w:pPr>
      <w:r>
        <w:rPr>
          <w:b/>
        </w:rPr>
        <w:t xml:space="preserve">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</w:t>
      </w:r>
      <w:r>
        <w:t>gatelja Financijske agencije, Regionalni centar</w:t>
      </w:r>
      <w:r>
        <w:t xml:space="preserve"> Zagreb, Podružnica Varaždin, iz Varaždina, A. Cesarca 2, radi otvaranja stečajnog postupka nad dužnikom </w:t>
      </w:r>
      <w:r>
        <w:t>IPET j.d.o.o.</w:t>
      </w:r>
      <w:r>
        <w:t xml:space="preserve">, OIB: </w:t>
      </w:r>
      <w:r>
        <w:t>91610997209</w:t>
      </w:r>
      <w:r>
        <w:t xml:space="preserve">, </w:t>
      </w:r>
      <w:r>
        <w:t>Dravska br. 20, Varaždin, na ročištu 21. travnja 2017.</w:t>
      </w:r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jc w:val="center"/>
      </w:pPr>
      <w:r>
        <w:t>r   i   j   e   š   i   o              j   e</w:t>
      </w:r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jc w:val="center"/>
      </w:pPr>
      <w:r>
        <w:rPr>
          <w:u w:val="single"/>
        </w:rPr>
        <w:t>dan 15. svibnja 2017. u 10,00</w:t>
      </w:r>
      <w:r>
        <w:rPr>
          <w:u w:val="single"/>
        </w:rPr>
        <w:t xml:space="preserve"> sati.</w:t>
      </w:r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ind w:firstLine="708"/>
        <w:jc w:val="both"/>
      </w:pPr>
      <w:r>
        <w:t>II/   Na  određeno  ročište  pozivaju  se  :</w:t>
      </w:r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jc w:val="both"/>
      </w:pPr>
      <w:r>
        <w:t xml:space="preserve">- predlagatelj </w:t>
      </w:r>
      <w:r>
        <w:t>Financijska agencija, Podružnica Varaždin, A. Cesarca 2,</w:t>
      </w:r>
    </w:p>
    <w:p w:rsidRDefault="00012CF3" w:rsidP="00012CF3" w:rsidR="00012CF3">
      <w:pPr>
        <w:spacing w:after="0"/>
        <w:jc w:val="both"/>
      </w:pPr>
      <w:r>
        <w:t>- duž</w:t>
      </w:r>
      <w:r>
        <w:t xml:space="preserve">nik </w:t>
      </w:r>
      <w:r>
        <w:t>IPET j.d.o.o., OIB: 91610997209, Dravska br. 20, Varaždin</w:t>
      </w:r>
      <w:r>
        <w:t>,</w:t>
      </w:r>
    </w:p>
    <w:p w:rsidRDefault="00012CF3" w:rsidP="00012CF3" w:rsidR="00012CF3">
      <w:pPr>
        <w:spacing w:after="0"/>
        <w:jc w:val="both"/>
      </w:pPr>
      <w:r>
        <w:t xml:space="preserve">- direktor dužnika </w:t>
      </w:r>
      <w:r>
        <w:t xml:space="preserve">Dušanka </w:t>
      </w:r>
      <w:proofErr w:type="spellStart"/>
      <w:r>
        <w:t>Božak</w:t>
      </w:r>
      <w:proofErr w:type="spellEnd"/>
      <w:r>
        <w:t>, iz Varaždina, Dravska br. 20, dovođenjem</w:t>
      </w:r>
    </w:p>
    <w:p w:rsidRDefault="00012CF3" w:rsidP="00012CF3" w:rsidR="00012CF3">
      <w:pPr>
        <w:spacing w:after="0"/>
        <w:jc w:val="both"/>
      </w:pPr>
      <w:r>
        <w:t xml:space="preserve">  </w:t>
      </w:r>
      <w:r>
        <w:t xml:space="preserve"> po djela</w:t>
      </w:r>
      <w:r>
        <w:t>tnicima Policijske uprave Varaždinske, Varaždin, A. Cesarca br. 18.</w:t>
      </w:r>
    </w:p>
    <w:p w:rsidRDefault="00012CF3" w:rsidP="00012CF3" w:rsidR="00012CF3">
      <w:pPr>
        <w:spacing w:after="0"/>
        <w:jc w:val="center"/>
      </w:pPr>
    </w:p>
    <w:p w:rsidRDefault="00012CF3" w:rsidP="00012CF3" w:rsidR="00012CF3">
      <w:pPr>
        <w:spacing w:after="0"/>
        <w:jc w:val="center"/>
      </w:pPr>
      <w:r>
        <w:t>U Vara</w:t>
      </w:r>
      <w:r>
        <w:t>ždinu, 21. travnja 2017.</w:t>
      </w:r>
    </w:p>
    <w:p w:rsidRDefault="00012CF3" w:rsidP="00012CF3" w:rsidR="00012CF3">
      <w:pPr>
        <w:spacing w:after="0"/>
        <w:jc w:val="both"/>
      </w:pPr>
      <w:r>
        <w:tab/>
      </w:r>
      <w:r>
        <w:tab/>
      </w:r>
    </w:p>
    <w:p w:rsidRDefault="00012CF3" w:rsidP="00012CF3" w:rsidR="00012CF3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1D0A94" w:rsidP="00012CF3" w:rsidR="001D0A94">
      <w:pPr>
        <w:spacing w:after="0"/>
        <w:jc w:val="both"/>
      </w:pPr>
    </w:p>
    <w:p w:rsidRDefault="00012CF3" w:rsidP="001D0A94" w:rsidR="00012C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D0A94">
        <w:t xml:space="preserve"> </w:t>
      </w:r>
      <w:r>
        <w:t xml:space="preserve"> </w:t>
      </w:r>
      <w:r>
        <w:t xml:space="preserve">  Hugo  </w:t>
      </w:r>
      <w:proofErr w:type="spellStart"/>
      <w:r>
        <w:t>Wedeme</w:t>
      </w:r>
      <w:r w:rsidR="001D0A94">
        <w:t>yer</w:t>
      </w:r>
      <w:proofErr w:type="spellEnd"/>
      <w:r w:rsidR="001D0A94">
        <w:t>, v.r.</w:t>
      </w:r>
      <w:bookmarkStart w:name="_GoBack" w:id="0"/>
      <w:bookmarkEnd w:id="0"/>
    </w:p>
    <w:p w:rsidRDefault="00012CF3" w:rsidP="00012CF3" w:rsidR="00012CF3">
      <w:pPr>
        <w:spacing w:after="0"/>
        <w:jc w:val="both"/>
      </w:pPr>
    </w:p>
    <w:p w:rsidRDefault="00012CF3" w:rsidP="00012CF3" w:rsidR="00012C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2CF3" w:rsidP="00012CF3" w:rsidR="00012CF3">
      <w:pPr>
        <w:spacing w:after="0"/>
        <w:jc w:val="both"/>
      </w:pPr>
      <w:r>
        <w:t>DNA :</w:t>
      </w:r>
    </w:p>
    <w:p w:rsidRDefault="00012CF3" w:rsidP="00012CF3" w:rsidR="00012CF3">
      <w:pPr>
        <w:spacing w:after="0"/>
        <w:jc w:val="both"/>
      </w:pPr>
      <w:r>
        <w:t>- predlagatelj Financijska agencija, Podružnica Varaždin, A. Cesarca 2,</w:t>
      </w:r>
    </w:p>
    <w:p w:rsidRDefault="00012CF3" w:rsidP="00012CF3" w:rsidR="00012CF3">
      <w:pPr>
        <w:spacing w:after="0"/>
        <w:jc w:val="both"/>
      </w:pPr>
      <w:r>
        <w:t>- dužnik IPET j.d.o.o., OIB: 91610997209, Dravska br. 20, Varaždin,</w:t>
      </w:r>
    </w:p>
    <w:p w:rsidRDefault="00012CF3" w:rsidP="00012CF3" w:rsidR="00012CF3">
      <w:pPr>
        <w:spacing w:after="0"/>
        <w:jc w:val="both"/>
      </w:pPr>
      <w:r>
        <w:t xml:space="preserve">- direktor dužnika Dušanka </w:t>
      </w:r>
      <w:proofErr w:type="spellStart"/>
      <w:r>
        <w:t>Božak</w:t>
      </w:r>
      <w:proofErr w:type="spellEnd"/>
      <w:r>
        <w:t>, iz Varaždina, Dravska br. 20, dovođenjem</w:t>
      </w:r>
    </w:p>
    <w:p w:rsidRDefault="00012CF3" w:rsidP="00012CF3" w:rsidR="00012CF3">
      <w:pPr>
        <w:spacing w:after="0"/>
        <w:jc w:val="both"/>
      </w:pPr>
      <w:r>
        <w:t xml:space="preserve">   po djelatnicima Policijske uprave Varaždinske, Varaždin, A. Cesarca br. </w:t>
      </w:r>
      <w:r>
        <w:t>18,</w:t>
      </w:r>
    </w:p>
    <w:p w:rsidRDefault="00012CF3" w:rsidP="001D0A94" w:rsidR="00012CF3" w:rsidRPr="00B76F3C">
      <w:pPr>
        <w:spacing w:after="0"/>
        <w:jc w:val="both"/>
      </w:pPr>
      <w:r>
        <w:t>-e-Oglasna ploča ovoga suda.</w:t>
      </w:r>
    </w:p>
    <w:sectPr w:rsidSect="0032366B" w:rsidR="00012CF3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50E" w:rsidP="00537B78" w:rsidR="00DF450E">
      <w:r>
        <w:separator/>
      </w:r>
    </w:p>
  </w:endnote>
  <w:endnote w:id="0" w:type="continuationSeparator">
    <w:p w:rsidRDefault="00DF450E" w:rsidP="00537B78" w:rsidR="00DF4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7141519"/>
      <w:docPartObj>
        <w:docPartGallery w:val="Page Numbers (Bottom of Page)"/>
        <w:docPartUnique/>
      </w:docPartObj>
    </w:sdtPr>
    <w:sdtContent>
      <w:p w:rsidRDefault="00012CF3" w:rsidR="00012CF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A94">
          <w:t>1</w:t>
        </w:r>
        <w:r>
          <w:fldChar w:fldCharType="end"/>
        </w:r>
      </w:p>
    </w:sdtContent>
  </w:sdt>
  <w:p w:rsidRDefault="00012CF3" w:rsidR="00012C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50E" w:rsidP="00537B78" w:rsidR="00DF450E">
      <w:r>
        <w:separator/>
      </w:r>
    </w:p>
  </w:footnote>
  <w:footnote w:id="0" w:type="continuationSeparator">
    <w:p w:rsidRDefault="00DF450E" w:rsidP="00537B78" w:rsidR="00DF4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CF3" w:rsidR="008333A9">
    <w:pPr>
      <w:pStyle w:val="Zaglavlje"/>
    </w:pPr>
    <w:r>
      <w:rPr>
        <w:rStyle w:val="PozadinaSvijetloCrvena"/>
        <w:shd w:fill="auto" w:color="auto" w:val="clear"/>
      </w:rPr>
      <w:t>POSL. BROJ : 6 St-151/17-6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CF3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A9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0E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93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St-151/2017-6</izvorni_sadrzaj>
    <derivirana_varijabla naziv="DomainObject.Oznaka_1">St-151/2017-6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IPET jednostavno društvo s ograničenom odgovornošću za ugostiteljstvo i uslužne djelatnosti</izvorni_sadrzaj>
    <derivirana_varijabla naziv="DomainObject.Predmet.ProtustrankaFormated_1">  IPET jednostavno društvo s ograničenom odgovornošću za ugostiteljstvo i uslužne djelatnosti</derivirana_varijabla>
  </DomainObject.Predmet.ProtustrankaFormated>
  <DomainObject.Predmet.ProtustrankaFormatedOIB>
    <izvorni_sadrzaj>  IPET jednostavno društvo s ograničenom odgovornošću za ugostiteljstvo i uslužne djelatnosti, OIB 91610997209</izvorni_sadrzaj>
    <derivirana_varijabla naziv="DomainObject.Predmet.ProtustrankaFormatedOIB_1">  IPET jednostavno društvo s ograničenom odgovornošću za ugostiteljstvo i uslužne djelatnosti, OIB 91610997209</derivirana_varijabla>
  </DomainObject.Predmet.ProtustrankaFormatedOIB>
  <DomainObject.Predmet.ProtustrankaFormatedWithAdress>
    <izvorni_sadrzaj> IPET jednostavno društvo s ograničenom odgovornošću za ugostiteljstvo i uslužne djelatnosti, Dravska 20, 42000 Varaždin</izvorni_sadrzaj>
    <derivirana_varijabla naziv="DomainObject.Predmet.ProtustrankaFormatedWithAdress_1"> IPET jednostavno društvo s ograničenom odgovornošću za ugostiteljstvo i uslužne djelatnosti, Dravska 20, 42000 Varaždin</derivirana_varijabla>
  </DomainObject.Predmet.ProtustrankaFormatedWithAdress>
  <DomainObject.Predmet.ProtustrankaFormatedWithAdressOIB>
    <izvorni_sadrzaj> IPET jednostavno društvo s ograničenom odgovornošću za ugostiteljstvo i uslužne djelatnosti, OIB 91610997209, Dravska 20, 42000 Varaždin</izvorni_sadrzaj>
    <derivirana_varijabla naziv="DomainObject.Predmet.ProtustrankaFormatedWithAdressOIB_1"> IPET jednostavno društvo s ograničenom odgovornošću za ugostiteljstvo i uslužne djelatnosti, OIB 91610997209, Dravska 20, 42000 Varaždin</derivirana_varijabla>
  </DomainObject.Predmet.ProtustrankaFormatedWithAdressOIB>
  <DomainObject.Predmet.ProtustrankaWithAdress>
    <izvorni_sadrzaj>IPET jednostavno društvo s ograničenom odgovornošću za ugostiteljstvo i uslužne djelatnosti Dravska 20, 42000 Varaždin</izvorni_sadrzaj>
    <derivirana_varijabla naziv="DomainObject.Predmet.ProtustrankaWithAdress_1">IPET jednostavno društvo s ograničenom odgovornošću za ugostiteljstvo i uslužne djelatnosti Dravska 20, 42000 Varaždin</derivirana_varijabla>
  </DomainObject.Predmet.ProtustrankaWithAdress>
  <DomainObject.Predmet.ProtustrankaWithAdressOIB>
    <izvorni_sadrzaj>IPET jednostavno društvo s ograničenom odgovornošću za ugostiteljstvo i uslužne djelatnosti, OIB 91610997209, Dravska 20, 42000 Varaždin</izvorni_sadrzaj>
    <derivirana_varijabla naziv="DomainObject.Predmet.ProtustrankaWithAdressOIB_1">IPET jednostavno društvo s ograničenom odgovornošću za ugostiteljstvo i uslužne djelatnosti, OIB 91610997209, Dravska 20, 42000 Varaždin</derivirana_varijabla>
  </DomainObject.Predmet.ProtustrankaWithAdressOIB>
  <DomainObject.Predmet.ProtustrankaNazivFormated>
    <izvorni_sadrzaj>IPET jednostavno društvo s ograničenom odgovornošću za ugostiteljstvo i uslužne djelatnosti</izvorni_sadrzaj>
    <derivirana_varijabla naziv="DomainObject.Predmet.ProtustrankaNazivFormated_1">IPET jednostavno društvo s ograničenom odgovornošću za ugostiteljstvo i uslužne djelatnosti</derivirana_varijabla>
  </DomainObject.Predmet.ProtustrankaNazivFormated>
  <DomainObject.Predmet.ProtustrankaNazivFormatedOIB>
    <izvorni_sadrzaj>IPET jednostavno društvo s ograničenom odgovornošću za ugostiteljstvo i uslužne djelatnosti, OIB 91610997209</izvorni_sadrzaj>
    <derivirana_varijabla naziv="DomainObject.Predmet.ProtustrankaNazivFormatedOIB_1">IPET jednostavno društvo s ograničenom odgovornošću za ugostiteljstvo i uslužne djelatnosti, OIB 91610997209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139305.07</izvorni_sadrzaj>
    <derivirana_varijabla naziv="DomainObject.Predmet.TrenutnaVrijednost_1">139305.07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IPET jednostavno društvo s ograničenom odgovornošću za ugostiteljstvo i uslužne djelatnosti</item>
    </izvorni_sadrzaj>
    <derivirana_varijabla naziv="DomainObject.Predmet.ProtuStrankaListFormated_1">
      <item>IPET jednostavno društvo s ograničenom odgovornošću za ugostiteljstvo i uslužne djelatnosti</item>
    </derivirana_varijabla>
  </DomainObject.Predmet.ProtuStrankaListFormated>
  <DomainObject.Predmet.ProtuStrankaListFormatedOIB>
    <izvorni_sadrzaj>
      <item>IPET jednostavno društvo s ograničenom odgovornošću za ugostiteljstvo i uslužne djelatnosti, OIB 91610997209</item>
    </izvorni_sadrzaj>
    <derivirana_varijabla naziv="DomainObject.Predmet.ProtuStrankaListFormatedOIB_1">
      <item>IPET jednostavno društvo s ograničenom odgovornošću za ugostiteljstvo i uslužne djelatnosti, OIB 91610997209</item>
    </derivirana_varijabla>
  </DomainObject.Predmet.ProtuStrankaListFormatedOIB>
  <DomainObject.Predmet.ProtuStrankaListFormatedWithAdress>
    <izvorni_sadrzaj>
      <item>IPET jednostavno društvo s ograničenom odgovornošću za ugostiteljstvo i uslužne djelatnosti, Dravska 20, 42000 Varaždin</item>
    </izvorni_sadrzaj>
    <derivirana_varijabla naziv="DomainObject.Predmet.ProtuStrankaListFormatedWithAdress_1">
      <item>IPET jednostavno društvo s ograničenom odgovornošću za ugostiteljstvo i uslužne djelatnosti, Dravska 20, 42000 Varaždin</item>
    </derivirana_varijabla>
  </DomainObject.Predmet.ProtuStrankaListFormatedWithAdress>
  <DomainObject.Predmet.ProtuStrankaListFormatedWithAdressOIB>
    <izvorni_sadrzaj>
      <item>IPET jednostavno društvo s ograničenom odgovornošću za ugostiteljstvo i uslužne djelatnosti, OIB 91610997209, Dravska 20, 42000 Varaždin</item>
    </izvorni_sadrzaj>
    <derivirana_varijabla naziv="DomainObject.Predmet.ProtuStrankaListFormatedWithAdressOIB_1">
      <item>IPET jednostavno društvo s ograničenom odgovornošću za ugostiteljstvo i uslužne djelatnosti, OIB 91610997209, Dravska 20, 42000 Varaždin</item>
    </derivirana_varijabla>
  </DomainObject.Predmet.ProtuStrankaListFormatedWithAdressOIB>
  <DomainObject.Predmet.ProtuStrankaListNazivFormated>
    <izvorni_sadrzaj>
      <item>IPET jednostavno društvo s ograničenom odgovornošću za ugostiteljstvo i uslužne djelatnosti</item>
    </izvorni_sadrzaj>
    <derivirana_varijabla naziv="DomainObject.Predmet.ProtuStrankaListNazivFormated_1">
      <item>IPET jednostavno društvo s ograničenom odgovornošću za ugostiteljstvo i uslužne djelatnosti</item>
    </derivirana_varijabla>
  </DomainObject.Predmet.ProtuStrankaListNazivFormated>
  <DomainObject.Predmet.ProtuStrankaListNazivFormatedOIB>
    <izvorni_sadrzaj>
      <item>IPET jednostavno društvo s ograničenom odgovornošću za ugostiteljstvo i uslužne djelatnosti, OIB 91610997209</item>
    </izvorni_sadrzaj>
    <derivirana_varijabla naziv="DomainObject.Predmet.ProtuStrankaListNazivFormatedOIB_1">
      <item>IPET jednostavno društvo s ograničenom odgovornošću za ugostiteljstvo i uslužne djelatnosti, OIB 91610997209</item>
    </derivirana_varijabla>
  </DomainObject.Predmet.ProtuStrankaListNazivFormatedOIB>
  <DomainObject.Predmet.OstaliListFormated>
    <izvorni_sadrzaj>
      <item>e-Oglasna ploča</item>
      <item>Sudski registar</item>
      <item>Dušanka Božak</item>
    </izvorni_sadrzaj>
    <derivirana_varijabla naziv="DomainObject.Predmet.OstaliListFormated_1">
      <item>e-Oglasna ploča</item>
      <item>Sudski registar</item>
      <item>Dušanka Božak</item>
    </derivirana_varijabla>
  </DomainObject.Predmet.OstaliListFormated>
  <DomainObject.Predmet.OstaliListFormatedOIB>
    <izvorni_sadrzaj>
      <item>e-Oglasna ploča</item>
      <item>Sudski registar</item>
      <item>Dušanka Božak, OIB 80377008555</item>
    </izvorni_sadrzaj>
    <derivirana_varijabla naziv="DomainObject.Predmet.OstaliListFormatedOIB_1">
      <item>e-Oglasna ploča</item>
      <item>Sudski registar</item>
      <item>Dušanka Božak, OIB 80377008555</item>
    </derivirana_varijabla>
  </DomainObject.Predmet.OstaliListFormatedOIB>
  <DomainObject.Predmet.OstaliListFormatedWithAdress>
    <izvorni_sadrzaj>
      <item>e-Oglasna ploča</item>
      <item>Sudski registar</item>
      <item>Dušanka Božak, Dravska 20, 42000 Varaždin</item>
    </izvorni_sadrzaj>
    <derivirana_varijabla naziv="DomainObject.Predmet.OstaliListFormatedWithAdress_1">
      <item>e-Oglasna ploča</item>
      <item>Sudski registar</item>
      <item>Dušanka Božak, Dravska 20, 42000 Varaždin</item>
    </derivirana_varijabla>
  </DomainObject.Predmet.OstaliListFormatedWithAdress>
  <DomainObject.Predmet.OstaliListFormatedWithAdressOIB>
    <izvorni_sadrzaj>
      <item>e-Oglasna ploča</item>
      <item>Sudski registar</item>
      <item>Dušanka Božak, OIB 80377008555, Dravska 20, 42000 Varaždin</item>
    </izvorni_sadrzaj>
    <derivirana_varijabla naziv="DomainObject.Predmet.OstaliListFormatedWithAdressOIB_1">
      <item>e-Oglasna ploča</item>
      <item>Sudski registar</item>
      <item>Dušanka Božak, OIB 80377008555, Dravska 20, 42000 Varaždin</item>
    </derivirana_varijabla>
  </DomainObject.Predmet.OstaliListFormatedWithAdressOIB>
  <DomainObject.Predmet.OstaliListNazivFormated>
    <izvorni_sadrzaj>
      <item>e-Oglasna ploča</item>
      <item>Sudski registar</item>
      <item>Dušanka Božak</item>
    </izvorni_sadrzaj>
    <derivirana_varijabla naziv="DomainObject.Predmet.OstaliListNazivFormated_1">
      <item>e-Oglasna ploča</item>
      <item>Sudski registar</item>
      <item>Dušanka Božak</item>
    </derivirana_varijabla>
  </DomainObject.Predmet.OstaliListNazivFormated>
  <DomainObject.Predmet.OstaliListNazivFormatedOIB>
    <izvorni_sadrzaj>
      <item>e-Oglasna ploča</item>
      <item>Sudski registar</item>
      <item>Dušanka Božak, OIB 80377008555</item>
    </izvorni_sadrzaj>
    <derivirana_varijabla naziv="DomainObject.Predmet.OstaliListNazivFormatedOIB_1">
      <item>e-Oglasna ploča</item>
      <item>Sudski registar</item>
      <item>Dušanka Božak, OIB 80377008555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St-151/2017-6</izvorni_sadrzaj>
    <derivirana_varijabla naziv="DomainObject.PoslovniBrojDokumenta_1">St-151/2017-6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IPET jednostavno društvo s ograničenom odgovornošću za ugostiteljstvo i uslužne djelatnosti</izvorni_sadrzaj>
    <derivirana_varijabla naziv="DomainObject.Predmet.ProtustrankaIDrugi_1">IPET jednostavno društvo s ograničenom odgovornošću za ugostiteljstvo i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IPET jednostavno društvo s ograničenom odgovornošću za ugostiteljstvo i uslužne djelatnosti, OIB 91610997209, Dravska 20, 42000 Varaždin</izvorni_sadrzaj>
    <derivirana_varijabla naziv="DomainObject.Predmet.ProtustrankaIDrugiAdressOIB_1">IPET jednostavno društvo s ograničenom odgovornošću za ugostiteljstvo i uslužne djelatnosti, OIB 91610997209, Dravska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IPET jednostavno društvo s ograničenom odgovornošću za ugostiteljstvo i uslužne djelatnosti</item>
      <item>e-Oglasna ploča</item>
      <item>Sudski registar</item>
      <item>Dušanka Božak</item>
    </izvorni_sadrzaj>
    <derivirana_varijabla naziv="DomainObject.Predmet.SudioniciListNaziv_1">
      <item>Financijska agencija</item>
      <item>IPET jednostavno društvo s ograničenom odgovornošću za ugostiteljstvo i uslužne djelatnosti</item>
      <item>e-Oglasna ploča</item>
      <item>Sudski registar</item>
      <item>Dušanka Božak</item>
    </derivirana_varijabla>
  </DomainObject.Predmet.SudioniciListNaziv>
  <DomainObject.Predmet.SudioniciListAdressOIB>
    <izvorni_sadrzaj>
      <item>Financijska agencija, OIB 85821130368, Ulica grada Vukovara 70,10000 Zagreb</item>
      <item>IPET jednostavno društvo s ograničenom odgovornošću za ugostiteljstvo i uslužne djelatnosti, OIB 91610997209, Dravska 20,42000 Varaždin</item>
      <item>e-Oglasna ploča</item>
      <item>Sudski registar</item>
      <item>Dušanka Božak, OIB 80377008555, Dravska 20,42000 Varaždin</item>
    </izvorni_sadrzaj>
    <derivirana_varijabla naziv="DomainObject.Predmet.SudioniciListAdressOIB_1">
      <item>Financijska agencija, OIB 85821130368, Ulica grada Vukovara 70,10000 Zagreb</item>
      <item>IPET jednostavno društvo s ograničenom odgovornošću za ugostiteljstvo i uslužne djelatnosti, OIB 91610997209, Dravska 20,42000 Varaždin</item>
      <item>e-Oglasna ploča</item>
      <item>Sudski registar</item>
      <item>Dušanka Božak, OIB 80377008555, Dravska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5DCAC-D64E-48EE-AA69-555E6A284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1193</properties:Characters>
  <properties:Lines>46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2017-04-21T11:25:00Z</cp:lastPrinted>
  <dcterms:modified xmlns:xsi="http://www.w3.org/2001/XMLSchema-instance" xsi:type="dcterms:W3CDTF">2017-04-21T11:25:00Z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