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86F2E" w:rsidRPr="00C61EDF">
        <w:trPr>
          <w:trHeight w:val="2231"/>
        </w:trPr>
        <w:tc>
          <w:tcPr>
            <w:tcW w:type="dxa" w:w="3369"/>
            <w:vAlign w:val="center"/>
          </w:tcPr>
          <w:p w:rsidRDefault="00B86F2E" w:rsidP="00A66C00" w:rsidR="00B86F2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86F2E" w:rsidP="00A66C00" w:rsidR="00B86F2E" w:rsidRPr="00F24FD8">
            <w:pPr>
              <w:spacing w:before="100"/>
            </w:pPr>
            <w:r w:rsidRPr="00F24FD8">
              <w:t>REPUBLIKA HRVATSKA</w:t>
            </w:r>
          </w:p>
          <w:p w:rsidRDefault="00B86F2E" w:rsidP="00A66C00" w:rsidR="00B86F2E" w:rsidRPr="00F24FD8">
            <w:r w:rsidRPr="00F24FD8">
              <w:t>TRGOVAČKI SUD U SPLITU</w:t>
            </w:r>
          </w:p>
          <w:p w:rsidRDefault="00B86F2E" w:rsidP="00DA5B9D" w:rsidR="00B86F2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both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DA5B9D" w:rsidR="00B86F2E">
            <w:pPr>
              <w:jc w:val="right"/>
              <w:rPr>
                <w:noProof/>
              </w:rPr>
            </w:pPr>
          </w:p>
          <w:p w:rsidRDefault="00B86F2E" w:rsidP="009D016E" w:rsidR="00B86F2E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</w:t>
            </w:r>
            <w:r w:rsidR="005C54C9">
              <w:rPr>
                <w:noProof/>
              </w:rPr>
              <w:t>-</w:t>
            </w:r>
            <w:r w:rsidR="003D4BA4">
              <w:rPr>
                <w:noProof/>
              </w:rPr>
              <w:t>86/2019-2</w:t>
            </w:r>
            <w:r w:rsidR="009D016E">
              <w:rPr>
                <w:noProof/>
              </w:rPr>
              <w:t>6</w:t>
            </w:r>
          </w:p>
        </w:tc>
      </w:tr>
    </w:tbl>
    <w:p w14:textId="3ee0560" w14:paraId="3ee0560" w:rsidRDefault="00187406" w:rsidP="00955F32" w:rsidR="00187406">
      <w:pPr>
        <w15:collapsed w:val="false"/>
      </w:pPr>
      <w:r>
        <w:rPr>
          <w:bCs/>
        </w:rPr>
        <w:t xml:space="preserve">     </w:t>
      </w:r>
      <w:r>
        <w:rPr>
          <w:bCs/>
        </w:rPr>
        <w:tab/>
      </w:r>
      <w:r w:rsidR="00C12105" w:rsidRPr="001536D6">
        <w:t xml:space="preserve"> 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4D4E07" w:rsidP="004D4E07" w:rsidR="004D4E07" w:rsidRPr="001536D6">
      <w:pPr>
        <w:ind w:firstLine="708"/>
        <w:jc w:val="both"/>
      </w:pPr>
      <w:r w:rsidRPr="004D4E07">
        <w:t xml:space="preserve">Trgovački sud u Splitu, po sutkinji Ani Golub Gruić, </w:t>
      </w:r>
      <w:r w:rsidR="003D4BA4">
        <w:t xml:space="preserve">u postupku </w:t>
      </w:r>
      <w:proofErr w:type="spellStart"/>
      <w:r w:rsidR="003D4BA4">
        <w:t>povodm</w:t>
      </w:r>
      <w:proofErr w:type="spellEnd"/>
      <w:r w:rsidR="003D4BA4" w:rsidRPr="003D4BA4">
        <w:t xml:space="preserve"> prijedlog</w:t>
      </w:r>
      <w:r w:rsidR="003D4BA4">
        <w:t>e</w:t>
      </w:r>
      <w:r w:rsidR="003D4BA4" w:rsidRPr="003D4BA4">
        <w:t xml:space="preserve"> predlagatelja-dužnika DALSTROJ d.d., OIB: 43458781581, Split, </w:t>
      </w:r>
      <w:proofErr w:type="spellStart"/>
      <w:r w:rsidR="003D4BA4" w:rsidRPr="003D4BA4">
        <w:t>Mostine</w:t>
      </w:r>
      <w:proofErr w:type="spellEnd"/>
      <w:r w:rsidR="003D4BA4" w:rsidRPr="003D4BA4">
        <w:t xml:space="preserve"> 11A, za otvaranje predstečajnog postupka</w:t>
      </w:r>
      <w:r w:rsidR="00955F32">
        <w:t>,</w:t>
      </w:r>
      <w:r w:rsidR="00187406">
        <w:t xml:space="preserve"> </w:t>
      </w:r>
      <w:r w:rsidR="003D4BA4">
        <w:t>5. lipnja</w:t>
      </w:r>
      <w:r w:rsidR="00D45805">
        <w:t xml:space="preserve"> </w:t>
      </w:r>
      <w:r w:rsidR="006F3C8A">
        <w:t>2019</w:t>
      </w:r>
      <w:r w:rsidR="00B86F2E">
        <w:t>.</w:t>
      </w:r>
    </w:p>
    <w:p w:rsidRDefault="003203D7" w:rsidP="00A167D6" w:rsidR="00C12105" w:rsidRPr="001536D6">
      <w:pPr>
        <w:spacing w:after="200" w:before="200"/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3D4BA4" w:rsidP="003D4BA4" w:rsidR="00955F32">
      <w:pPr>
        <w:ind w:firstLine="708"/>
        <w:jc w:val="both"/>
      </w:pPr>
      <w:r>
        <w:t xml:space="preserve">Obzirom da sud još uvijek nije zaprimio cjelokupnu dokumentaciju u smislu odredbe članka 43. stavka 6. </w:t>
      </w:r>
      <w:r w:rsidRPr="0032578D">
        <w:t xml:space="preserve">Stečajnog zakona („Narodne novine“ </w:t>
      </w:r>
      <w:r>
        <w:t>71/15 i 104/17; dalje SZ) ročište radi ispitivanja tražbina, određeno za 6. lipnja 2019. sa početkom u 13:00 sati, odgađa se za dan 4. srpnja 2019. sa početkom u 12:00 sati.</w:t>
      </w:r>
    </w:p>
    <w:p w:rsidRDefault="003D4BA4" w:rsidP="00955F32" w:rsidR="003D4BA4">
      <w:pPr>
        <w:jc w:val="center"/>
      </w:pPr>
    </w:p>
    <w:p w:rsidRDefault="00B86F2E" w:rsidP="00955F32" w:rsidR="00C12105" w:rsidRPr="001536D6">
      <w:pPr>
        <w:jc w:val="center"/>
      </w:pPr>
      <w:r>
        <w:t xml:space="preserve">U Splitu </w:t>
      </w:r>
      <w:r w:rsidR="003D4BA4">
        <w:t>5. lipnja</w:t>
      </w:r>
      <w:r w:rsidR="006F3C8A">
        <w:t xml:space="preserve"> 2019</w:t>
      </w:r>
      <w:r>
        <w:t>.</w:t>
      </w:r>
    </w:p>
    <w:p w:rsidRDefault="00C12105" w:rsidP="00C12105" w:rsidR="00C12105" w:rsidRPr="001536D6">
      <w:pPr>
        <w:tabs>
          <w:tab w:pos="6949" w:val="left"/>
        </w:tabs>
      </w:pPr>
    </w:p>
    <w:p w:rsidRDefault="00B86F2E" w:rsidP="005F0D18" w:rsidR="00C12105" w:rsidRPr="001536D6">
      <w:pPr>
        <w:ind w:left="6372"/>
        <w:jc w:val="center"/>
        <w:rPr>
          <w:bCs/>
        </w:rPr>
      </w:pPr>
      <w:r w:rsidRPr="001536D6">
        <w:rPr>
          <w:bCs/>
        </w:rPr>
        <w:t>Sutkinja</w:t>
      </w:r>
    </w:p>
    <w:p w:rsidRDefault="00B86F2E" w:rsidP="0094096C" w:rsidR="009C6F7F">
      <w:pPr>
        <w:ind w:left="6372"/>
        <w:jc w:val="center"/>
      </w:pPr>
      <w:r w:rsidRPr="001536D6">
        <w:rPr>
          <w:bCs/>
        </w:rPr>
        <w:t>Ana Golub Gruić</w:t>
      </w:r>
      <w:r w:rsidR="009C6F7F">
        <w:t>, v.r.</w:t>
      </w:r>
    </w:p>
    <w:p w:rsidRDefault="009C6F7F" w:rsidP="008832A6" w:rsidR="009C6F7F">
      <w:pPr>
        <w:jc w:val="right"/>
      </w:pPr>
      <w:r>
        <w:t>za točnost otpravka – ovlašteni službenik</w:t>
      </w:r>
    </w:p>
    <w:p w:rsidRDefault="009C6F7F" w:rsidP="008832A6" w:rsidR="009C6F7F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E74386" w:rsidP="00E74386" w:rsidR="00E74386" w:rsidRPr="001536D6">
      <w:pPr>
        <w:jc w:val="right"/>
      </w:pPr>
    </w:p>
    <w:p w:rsidRDefault="00C12105" w:rsidP="00C12105" w:rsidR="00C12105" w:rsidRPr="001536D6">
      <w:pPr>
        <w:jc w:val="both"/>
        <w:rPr>
          <w:bCs/>
        </w:rPr>
      </w:pPr>
    </w:p>
    <w:p w:rsidRDefault="00622E57" w:rsidP="00C12105" w:rsidR="00622E57" w:rsidRPr="001536D6">
      <w:pPr>
        <w:jc w:val="both"/>
        <w:rPr>
          <w:bCs/>
        </w:rPr>
      </w:pPr>
    </w:p>
    <w:p w:rsidRDefault="00B86F2E" w:rsidP="00C12105" w:rsidR="00C12105" w:rsidRPr="001536D6">
      <w:pPr>
        <w:jc w:val="both"/>
      </w:pPr>
      <w:r>
        <w:rPr>
          <w:bCs/>
        </w:rPr>
        <w:t>Uputa o pravnom lijeku</w:t>
      </w:r>
      <w:r w:rsidR="00C12105" w:rsidRPr="001536D6">
        <w:rPr>
          <w:bCs/>
        </w:rPr>
        <w:t>:</w:t>
      </w:r>
      <w:r>
        <w:rPr>
          <w:bCs/>
        </w:rPr>
        <w:t xml:space="preserve"> </w:t>
      </w:r>
      <w:r w:rsidR="00C656DE"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 w:rsidR="00C656DE">
        <w:t>.</w:t>
      </w:r>
    </w:p>
    <w:p w:rsidRDefault="00C12105" w:rsidP="00C12105" w:rsidR="00C12105" w:rsidRPr="001536D6"/>
    <w:p w:rsidRDefault="003203D7" w:rsidP="003203D7" w:rsidR="003203D7">
      <w:pPr>
        <w:jc w:val="both"/>
        <w:rPr>
          <w:rFonts w:eastAsia="Calibri"/>
          <w:lang w:eastAsia="en-US"/>
        </w:rPr>
      </w:pPr>
    </w:p>
    <w:sectPr w:rsidSect="005F0D18" w:rsidR="003203D7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4975" w:rsidR="00A84975">
      <w:r>
        <w:separator/>
      </w:r>
    </w:p>
  </w:endnote>
  <w:endnote w:id="0" w:type="continuationSeparator">
    <w:p w:rsidRDefault="00A84975" w:rsidR="00A84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4975" w:rsidR="00A84975">
      <w:r>
        <w:separator/>
      </w:r>
    </w:p>
  </w:footnote>
  <w:footnote w:id="0" w:type="continuationSeparator">
    <w:p w:rsidRDefault="00A84975" w:rsidR="00A84975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5F0A"/>
    <w:rsid w:val="002C2422"/>
    <w:rsid w:val="002F4DA4"/>
    <w:rsid w:val="002F74CC"/>
    <w:rsid w:val="00314C40"/>
    <w:rsid w:val="003203D7"/>
    <w:rsid w:val="00340D3C"/>
    <w:rsid w:val="00341686"/>
    <w:rsid w:val="0035772B"/>
    <w:rsid w:val="00387D0A"/>
    <w:rsid w:val="003D4BA4"/>
    <w:rsid w:val="003E598E"/>
    <w:rsid w:val="004538FE"/>
    <w:rsid w:val="00466597"/>
    <w:rsid w:val="00466DD1"/>
    <w:rsid w:val="00496761"/>
    <w:rsid w:val="004A019C"/>
    <w:rsid w:val="004A43E5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C54C9"/>
    <w:rsid w:val="005F0D18"/>
    <w:rsid w:val="00602AB1"/>
    <w:rsid w:val="00622E57"/>
    <w:rsid w:val="00645D4E"/>
    <w:rsid w:val="00676393"/>
    <w:rsid w:val="00693D2B"/>
    <w:rsid w:val="006A4243"/>
    <w:rsid w:val="006B1C7C"/>
    <w:rsid w:val="006C3A59"/>
    <w:rsid w:val="006C489E"/>
    <w:rsid w:val="006F3C8A"/>
    <w:rsid w:val="00707DDE"/>
    <w:rsid w:val="00726B5E"/>
    <w:rsid w:val="007308A0"/>
    <w:rsid w:val="00730D04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E7646"/>
    <w:rsid w:val="00811DC8"/>
    <w:rsid w:val="00831454"/>
    <w:rsid w:val="008457A6"/>
    <w:rsid w:val="00847A11"/>
    <w:rsid w:val="008525AA"/>
    <w:rsid w:val="0088678F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7123F"/>
    <w:rsid w:val="009B3D31"/>
    <w:rsid w:val="009B4A11"/>
    <w:rsid w:val="009B6B77"/>
    <w:rsid w:val="009C50E9"/>
    <w:rsid w:val="009C6F7F"/>
    <w:rsid w:val="009D016E"/>
    <w:rsid w:val="009F066F"/>
    <w:rsid w:val="00A167D6"/>
    <w:rsid w:val="00A267B5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F3C39"/>
    <w:rsid w:val="00B30EE8"/>
    <w:rsid w:val="00B50560"/>
    <w:rsid w:val="00B53422"/>
    <w:rsid w:val="00B727C6"/>
    <w:rsid w:val="00B74B06"/>
    <w:rsid w:val="00B76076"/>
    <w:rsid w:val="00B86F2E"/>
    <w:rsid w:val="00BA7E62"/>
    <w:rsid w:val="00BC0D76"/>
    <w:rsid w:val="00C04733"/>
    <w:rsid w:val="00C12105"/>
    <w:rsid w:val="00C242C3"/>
    <w:rsid w:val="00C25CFF"/>
    <w:rsid w:val="00C42D43"/>
    <w:rsid w:val="00C656DE"/>
    <w:rsid w:val="00CA3B82"/>
    <w:rsid w:val="00CA7C9A"/>
    <w:rsid w:val="00CB4AD1"/>
    <w:rsid w:val="00CF0F94"/>
    <w:rsid w:val="00D40C23"/>
    <w:rsid w:val="00D45805"/>
    <w:rsid w:val="00D53C61"/>
    <w:rsid w:val="00D60771"/>
    <w:rsid w:val="00D63C5B"/>
    <w:rsid w:val="00DC4015"/>
    <w:rsid w:val="00DF52B8"/>
    <w:rsid w:val="00E320AB"/>
    <w:rsid w:val="00E37760"/>
    <w:rsid w:val="00E513FE"/>
    <w:rsid w:val="00E74386"/>
    <w:rsid w:val="00E85570"/>
    <w:rsid w:val="00E86D95"/>
    <w:rsid w:val="00EA6565"/>
    <w:rsid w:val="00F25B5D"/>
    <w:rsid w:val="00F41932"/>
    <w:rsid w:val="00F46E76"/>
    <w:rsid w:val="00F67631"/>
    <w:rsid w:val="00F72C1C"/>
    <w:rsid w:val="00FB57F1"/>
    <w:rsid w:val="00FD6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6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F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F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F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F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Reetkatablice" w:type="table">
    <w:name w:val="Table Grid"/>
    <w:basedOn w:val="Obinatablica"/>
    <w:rsid w:val="00B86F2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C6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F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F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F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F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2019.</izvorni_sadrzaj>
    <derivirana_varijabla naziv="DomainObject.Predmet.DatumOsnivanja_1">25.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St-86/2019</izvorni_sadrzaj>
    <derivirana_varijabla naziv="DomainObject.Predmet.OznakaBroj_1">St-86/2019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DALSTROJ dioničko društvo Tvornica alatnih strojeva, pribora i alata</izvorni_sadrzaj>
    <derivirana_varijabla naziv="DomainObject.Predmet.StrankaFormated_1">  DALSTROJ dioničko društvo Tvornica alatnih strojeva, pribora i alata</derivirana_varijabla>
  </DomainObject.Predmet.StrankaFormated>
  <DomainObject.Predmet.StrankaFormatedOIB>
    <izvorni_sadrzaj>  DALSTROJ dioničko društvo Tvornica alatnih strojeva, pribora i alata, OIB 43458781581</izvorni_sadrzaj>
    <derivirana_varijabla naziv="DomainObject.Predmet.StrankaFormatedOIB_1">  DALSTROJ dioničko društvo Tvornica alatnih strojeva, pribora i alata, OIB 43458781581</derivirana_varijabla>
  </DomainObject.Predmet.StrankaFormatedOIB>
  <DomainObject.Predmet.StrankaFormatedWithAdress>
    <izvorni_sadrzaj> DALSTROJ dioničko društvo Tvornica alatnih strojeva, pribora i alata, Mostine 11 A, 21000 Split</izvorni_sadrzaj>
    <derivirana_varijabla naziv="DomainObject.Predmet.StrankaFormatedWithAdress_1"> DALSTROJ dioničko društvo Tvornica alatnih strojeva, pribora i alata, Mostine 11 A, 21000 Split</derivirana_varijabla>
  </DomainObject.Predmet.StrankaFormatedWithAdress>
  <DomainObject.Predmet.StrankaFormatedWithAdressOIB>
    <izvorni_sadrzaj> DALSTROJ dioničko društvo Tvornica alatnih strojeva, pribora i alata, OIB 43458781581, Mostine 11 A, 21000 Split</izvorni_sadrzaj>
    <derivirana_varijabla naziv="DomainObject.Predmet.StrankaFormatedWithAdressOIB_1"> DALSTROJ dioničko društvo Tvornica alatnih strojeva, pribora i alata, OIB 43458781581, Mostine 11 A, 21000 Split</derivirana_varijabla>
  </DomainObject.Predmet.StrankaFormatedWithAdressOIB>
  <DomainObject.Predmet.StrankaWithAdress>
    <izvorni_sadrzaj>DALSTROJ dioničko društvo Tvornica alatnih strojeva, pribora i alata Mostine 11 A,21000 Split</izvorni_sadrzaj>
    <derivirana_varijabla naziv="DomainObject.Predmet.StrankaWithAdress_1">DALSTROJ dioničko društvo Tvornica alatnih strojeva, pribora i alata Mostine 11 A,21000 Split</derivirana_varijabla>
  </DomainObject.Predmet.StrankaWithAdress>
  <DomainObject.Predmet.StrankaWithAdressOIB>
    <izvorni_sadrzaj>DALSTROJ dioničko društvo Tvornica alatnih strojeva, pribora i alata, OIB 43458781581, Mostine 11 A,21000 Split</izvorni_sadrzaj>
    <derivirana_varijabla naziv="DomainObject.Predmet.StrankaWithAdressOIB_1">DALSTROJ dioničko društvo Tvornica alatnih strojeva, pribora i alata, OIB 43458781581, Mostine 11 A,21000 Split</derivirana_varijabla>
  </DomainObject.Predmet.StrankaWithAdressOIB>
  <DomainObject.Predmet.StrankaNazivFormated>
    <izvorni_sadrzaj>DALSTROJ dioničko društvo Tvornica alatnih strojeva, pribora i alata</izvorni_sadrzaj>
    <derivirana_varijabla naziv="DomainObject.Predmet.StrankaNazivFormated_1">DALSTROJ dioničko društvo Tvornica alatnih strojeva, pribora i alata</derivirana_varijabla>
  </DomainObject.Predmet.StrankaNazivFormated>
  <DomainObject.Predmet.StrankaNazivFormatedOIB>
    <izvorni_sadrzaj>DALSTROJ dioničko društvo Tvornica alatnih strojeva, pribora i alata, OIB 43458781581</izvorni_sadrzaj>
    <derivirana_varijabla naziv="DomainObject.Predmet.StrankaNazivFormatedOIB_1">DALSTROJ dioničko društvo Tvornica alatnih strojeva, pribora i alata, OIB 43458781581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DALSTROJ dioničko društvo Tvornica alatnih strojeva, pribora i alata</item>
    </izvorni_sadrzaj>
    <derivirana_varijabla naziv="DomainObject.Predmet.StrankaListFormated_1">
      <item>DALSTROJ dioničko društvo Tvornica alatnih strojeva, pribora i alata</item>
    </derivirana_varijabla>
  </DomainObject.Predmet.StrankaListFormated>
  <DomainObject.Predmet.StrankaListFormatedOIB>
    <izvorni_sadrzaj>
      <item>DALSTROJ dioničko društvo Tvornica alatnih strojeva, pribora i alata, OIB 43458781581</item>
    </izvorni_sadrzaj>
    <derivirana_varijabla naziv="DomainObject.Predmet.StrankaListFormatedOIB_1">
      <item>DALSTROJ dioničko društvo Tvornica alatnih strojeva, pribora i alata, OIB 43458781581</item>
    </derivirana_varijabla>
  </DomainObject.Predmet.StrankaListFormatedOIB>
  <DomainObject.Predmet.StrankaListFormatedWithAdress>
    <izvorni_sadrzaj>
      <item>DALSTROJ dioničko društvo Tvornica alatnih strojeva, pribora i alata, Mostine 11 A, 21000 Split</item>
    </izvorni_sadrzaj>
    <derivirana_varijabla naziv="DomainObject.Predmet.StrankaListFormatedWithAdress_1">
      <item>DALSTROJ dioničko društvo Tvornica alatnih strojeva, pribora i alata, Mostine 11 A, 21000 Split</item>
    </derivirana_varijabla>
  </DomainObject.Predmet.StrankaListFormatedWithAdress>
  <DomainObject.Predmet.StrankaListFormatedWithAdressOIB>
    <izvorni_sadrzaj>
      <item>DALSTROJ dioničko društvo Tvornica alatnih strojeva, pribora i alata, OIB 43458781581, Mostine 11 A, 21000 Split</item>
    </izvorni_sadrzaj>
    <derivirana_varijabla naziv="DomainObject.Predmet.StrankaListFormatedWithAdressOIB_1">
      <item>DALSTROJ dioničko društvo Tvornica alatnih strojeva, pribora i alata, OIB 43458781581, Mostine 11 A, 21000 Split</item>
    </derivirana_varijabla>
  </DomainObject.Predmet.StrankaListFormatedWithAdressOIB>
  <DomainObject.Predmet.StrankaListNazivFormated>
    <izvorni_sadrzaj>
      <item>DALSTROJ dioničko društvo Tvornica alatnih strojeva, pribora i alata</item>
    </izvorni_sadrzaj>
    <derivirana_varijabla naziv="DomainObject.Predmet.StrankaListNazivFormated_1">
      <item>DALSTROJ dioničko društvo Tvornica alatnih strojeva, pribora i alata</item>
    </derivirana_varijabla>
  </DomainObject.Predmet.StrankaListNazivFormated>
  <DomainObject.Predmet.StrankaListNazivFormatedOIB>
    <izvorni_sadrzaj>
      <item>DALSTROJ dioničko društvo Tvornica alatnih strojeva, pribora i alata, OIB 43458781581</item>
    </izvorni_sadrzaj>
    <derivirana_varijabla naziv="DomainObject.Predmet.StrankaListNazivFormatedOIB_1">
      <item>DALSTROJ dioničko društvo Tvornica alatnih strojeva, pribora i alata, OIB 43458781581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2019.</izvorni_sadrzaj>
    <derivirana_varijabla naziv="DomainObject.Datum_1">5.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DALSTROJ dioničko društvo Tvornica alatnih strojeva, pribora i alata</izvorni_sadrzaj>
    <derivirana_varijabla naziv="DomainObject.Predmet.StrankaIDrugi_1">DALSTROJ dioničko društvo Tvornica alatnih strojeva, pribora i alata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DALSTROJ dioničko društvo Tvornica alatnih strojeva, pribora i alata, OIB 43458781581, Mostine 11 A, 21000 Split</izvorni_sadrzaj>
    <derivirana_varijabla naziv="DomainObject.Predmet.StrankaIDrugiAdressOIB_1">DALSTROJ dioničko društvo Tvornica alatnih strojeva, pribora i alata, OIB 43458781581, Mostine 11 A,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DALSTROJ dioničko društvo Tvornica alatnih strojeva, pribora i alata</item>
    </izvorni_sadrzaj>
    <derivirana_varijabla naziv="DomainObject.Predmet.SudioniciListNaziv_1">
      <item>DALSTROJ dioničko društvo Tvornica alatnih strojeva, pribora i alata</item>
    </derivirana_varijabla>
  </DomainObject.Predmet.SudioniciListNaziv>
  <DomainObject.Predmet.SudioniciListAdressOIB>
    <izvorni_sadrzaj>
      <item>DALSTROJ dioničko društvo Tvornica alatnih strojeva, pribora i alata, OIB 43458781581, Mostine 11 A,21000 Split</item>
    </izvorni_sadrzaj>
    <derivirana_varijabla naziv="DomainObject.Predmet.SudioniciListAdressOIB_1">
      <item>DALSTROJ dioničko društvo Tvornica alatnih strojeva, pribora i alata, OIB 43458781581, Mostine 11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43458781581</item>
    </izvorni_sadrzaj>
    <derivirana_varijabla naziv="DomainObject.Predmet.SudioniciListNazivOIB_1">
      <item>, OIB 43458781581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Radnička cesta 52, 10000 Zagreb</item>
    </izvorni_sadrzaj>
    <derivirana_varijabla naziv="DomainObject.Predmet.StecajniUpraviteljiListAddressOIB_1">
      <item>Stjepan Lović, OIB 25964288839, Radnička cesta 52,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St-86/2019-15</izvorni_sadrzaj>
    <derivirana_varijabla naziv="DomainObject.PredzadnjaOdlukaIzPredmeta.Oznaka_1">St-86/2019-15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714</properties:Characters>
  <properties:Lines>37</properties:Lines>
  <properties:Paragraphs>15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2018-04-18T08:38:00Z</dcterms:created>
  <dc:creator>nmarunica</dc:creator>
  <cp:lastModifiedBy>Ana Golub Gruić</cp:lastModifiedBy>
  <cp:lastPrinted>2019-06-05T09:57:00Z</cp:lastPrinted>
  <dcterms:modified xmlns:xsi="http://www.w3.org/2001/XMLSchema-instance" xsi:type="dcterms:W3CDTF">2019-06-05T09:57:00Z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(St-86-2019 preuricanje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