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3fc3" w14:paraId="ea93fc3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CC632A">
        <w:t>4</w:t>
      </w:r>
      <w:r w:rsidR="00AB6233">
        <w:t>7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dužnikom </w:t>
      </w:r>
      <w:r w:rsidR="00AB6233" w:rsidRPr="00AB6233">
        <w:t>Frizerski studio Tokyo j.d.o.o. za trgovinu i usluge, Zagreb, Varšavska 7, OIB 49228238736, MBS 080918928</w:t>
      </w:r>
      <w:r w:rsidR="002A6D8F" w:rsidRPr="002A6D8F">
        <w:t>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AB6233" w:rsidR="005C2B6B">
      <w:pPr>
        <w:pStyle w:val="Odlomakpopisa"/>
        <w:numPr>
          <w:ilvl w:val="0"/>
          <w:numId w:val="1"/>
        </w:numPr>
        <w:jc w:val="both"/>
      </w:pPr>
      <w:r w:rsidRPr="00AB6233">
        <w:rPr>
          <w:bCs/>
        </w:rPr>
        <w:t xml:space="preserve">OTVARA SE stečajni postupak nad dužnikom </w:t>
      </w:r>
      <w:r w:rsidR="00CC632A" w:rsidRPr="00CC632A">
        <w:t xml:space="preserve"> </w:t>
      </w:r>
      <w:r w:rsidR="00AB6233" w:rsidRPr="00AB6233">
        <w:t>Frizerski studio Tokyo j.d.o.o. za trgovinu i usluge, Zagreb, Varšavska 7, OIB 49228238736, MBS 080918928</w:t>
      </w:r>
      <w:r w:rsidR="00AB6233">
        <w:t>.</w:t>
      </w:r>
      <w:r w:rsidR="005C2B6B">
        <w:t xml:space="preserve"> </w:t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t>Za stečaj</w:t>
      </w:r>
      <w:r w:rsidR="00D939D7">
        <w:t>nu upraviteljicu imenuje se</w:t>
      </w:r>
      <w:r w:rsidR="00D939D7" w:rsidRPr="00D939D7">
        <w:t xml:space="preserve"> </w:t>
      </w:r>
      <w:r w:rsidR="00D939D7" w:rsidRPr="00B03FBD">
        <w:t>Jadranka Šeput, Osijek, Dalmatinska 17, OIB 56729601545</w:t>
      </w:r>
      <w:r w:rsidR="00D939D7">
        <w:t>.</w:t>
      </w:r>
    </w:p>
    <w:p w:rsidRDefault="00B506CA" w:rsidP="00B506CA" w:rsidR="00B506CA">
      <w:pPr>
        <w:pStyle w:val="Odlomakpopisa"/>
      </w:pPr>
    </w:p>
    <w:p w:rsidRDefault="00B506CA" w:rsidP="00AB6233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CC632A" w:rsidRPr="00CC632A">
        <w:t xml:space="preserve"> </w:t>
      </w:r>
      <w:r w:rsidR="00AB6233" w:rsidRPr="00AB6233">
        <w:t>Frizerski studio Tokyo j.d.o.o. za trgovinu i usluge, Zagreb, Varšavska 7, OIB 49228238736, MBS 080918928</w:t>
      </w:r>
      <w:r w:rsidR="002A6D8F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8. ožujka </w:t>
      </w:r>
      <w:r w:rsidR="002C604C">
        <w:t>2016</w:t>
      </w:r>
      <w:r>
        <w:t xml:space="preserve">. zahtjev za provedbu skraćenog stečajnog postupka nad dužnikom </w:t>
      </w:r>
      <w:r w:rsidR="00CC632A" w:rsidRPr="00CC632A">
        <w:t xml:space="preserve"> </w:t>
      </w:r>
      <w:r w:rsidR="00AB6233" w:rsidRPr="00AB6233">
        <w:t>Frizerski studio Tokyo j.d.o.o. za trgovinu i usluge, Zagreb, Varšavska 7, OIB 49228238736, MBS 080918928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</w:t>
      </w:r>
      <w:r w:rsidR="00CC632A">
        <w:t>4</w:t>
      </w:r>
      <w:r w:rsidR="00AB6233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88C" w:rsidP="00F961D8" w:rsidR="00C5788C">
      <w:r>
        <w:separator/>
      </w:r>
    </w:p>
  </w:endnote>
  <w:endnote w:id="0" w:type="continuationSeparator">
    <w:p w:rsidRDefault="00C5788C" w:rsidP="00F961D8" w:rsidR="00C57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88C" w:rsidP="00F961D8" w:rsidR="00C5788C">
      <w:r>
        <w:separator/>
      </w:r>
    </w:p>
  </w:footnote>
  <w:footnote w:id="0" w:type="continuationSeparator">
    <w:p w:rsidRDefault="00C5788C" w:rsidP="00F961D8" w:rsidR="00C57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B05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CC632A">
      <w:t>4</w:t>
    </w:r>
    <w:r w:rsidR="00AB6233">
      <w:t>7</w:t>
    </w:r>
    <w:r w:rsidR="00F961D8">
      <w:t>/16-4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474310"/>
    <w:rsid w:val="004A1C0B"/>
    <w:rsid w:val="00581DBE"/>
    <w:rsid w:val="005C2B6B"/>
    <w:rsid w:val="005E2309"/>
    <w:rsid w:val="0066353D"/>
    <w:rsid w:val="006C7D9B"/>
    <w:rsid w:val="00731C1A"/>
    <w:rsid w:val="008D4169"/>
    <w:rsid w:val="008D61A3"/>
    <w:rsid w:val="009664E4"/>
    <w:rsid w:val="009E1BBA"/>
    <w:rsid w:val="00AB6233"/>
    <w:rsid w:val="00B506CA"/>
    <w:rsid w:val="00C071B1"/>
    <w:rsid w:val="00C5788C"/>
    <w:rsid w:val="00C97427"/>
    <w:rsid w:val="00CC632A"/>
    <w:rsid w:val="00CD7B05"/>
    <w:rsid w:val="00D12FDF"/>
    <w:rsid w:val="00D90AB2"/>
    <w:rsid w:val="00D939D7"/>
    <w:rsid w:val="00F42EAB"/>
    <w:rsid w:val="00F57D69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Tokyo j.d.o.o.</izvorni_sadrzaj>
    <derivirana_varijabla naziv="DomainObject.Predmet.ProtustrankaFormated_1">  Frizerski studio Tokyo j.d.o.o.</derivirana_varijabla>
  </DomainObject.Predmet.ProtustrankaFormated>
  <DomainObject.Predmet.ProtustrankaFormatedOIB>
    <izvorni_sadrzaj>  Frizerski studio Tokyo j.d.o.o., OIB 49228238736</izvorni_sadrzaj>
    <derivirana_varijabla naziv="DomainObject.Predmet.ProtustrankaFormatedOIB_1">  Frizerski studio Tokyo j.d.o.o., OIB 49228238736</derivirana_varijabla>
  </DomainObject.Predmet.ProtustrankaFormatedOIB>
  <DomainObject.Predmet.ProtustrankaFormatedWithAdress>
    <izvorni_sadrzaj> Frizerski studio Tokyo j.d.o.o., Varšavska 7, 10000 Zagreb</izvorni_sadrzaj>
    <derivirana_varijabla naziv="DomainObject.Predmet.ProtustrankaFormatedWithAdress_1"> Frizerski studio Tokyo j.d.o.o., Varšavska 7, 10000 Zagreb</derivirana_varijabla>
  </DomainObject.Predmet.ProtustrankaFormatedWithAdress>
  <DomainObject.Predmet.ProtustrankaFormatedWithAdressOIB>
    <izvorni_sadrzaj> Frizerski studio Tokyo j.d.o.o., OIB 49228238736, Varšavska 7, 10000 Zagreb</izvorni_sadrzaj>
    <derivirana_varijabla naziv="DomainObject.Predmet.ProtustrankaFormatedWithAdressOIB_1"> Frizerski studio Tokyo j.d.o.o., OIB 49228238736, Varšavska 7, 10000 Zagreb</derivirana_varijabla>
  </DomainObject.Predmet.ProtustrankaFormatedWithAdressOIB>
  <DomainObject.Predmet.ProtustrankaWithAdress>
    <izvorni_sadrzaj>Frizerski studio Tokyo j.d.o.o. Varšavska 7, 10000 Zagreb</izvorni_sadrzaj>
    <derivirana_varijabla naziv="DomainObject.Predmet.ProtustrankaWithAdress_1">Frizerski studio Tokyo j.d.o.o. Varšavska 7, 10000 Zagreb</derivirana_varijabla>
  </DomainObject.Predmet.ProtustrankaWithAdress>
  <DomainObject.Predmet.ProtustrankaWithAdressOIB>
    <izvorni_sadrzaj>Frizerski studio Tokyo j.d.o.o., OIB 49228238736, Varšavska 7, 10000 Zagreb</izvorni_sadrzaj>
    <derivirana_varijabla naziv="DomainObject.Predmet.ProtustrankaWithAdressOIB_1">Frizerski studio Tokyo j.d.o.o., OIB 49228238736, Varšavska 7, 10000 Zagreb</derivirana_varijabla>
  </DomainObject.Predmet.ProtustrankaWithAdressOIB>
  <DomainObject.Predmet.ProtustrankaNazivFormated>
    <izvorni_sadrzaj>Frizerski studio Tokyo j.d.o.o.</izvorni_sadrzaj>
    <derivirana_varijabla naziv="DomainObject.Predmet.ProtustrankaNazivFormated_1">Frizerski studio Tokyo j.d.o.o.</derivirana_varijabla>
  </DomainObject.Predmet.ProtustrankaNazivFormated>
  <DomainObject.Predmet.ProtustrankaNazivFormatedOIB>
    <izvorni_sadrzaj>Frizerski studio Tokyo j.d.o.o., OIB 49228238736</izvorni_sadrzaj>
    <derivirana_varijabla naziv="DomainObject.Predmet.ProtustrankaNazivFormatedOIB_1">Frizerski studio Tokyo j.d.o.o., OIB 49228238736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studio Tokyo j.d.o.o.</item>
    </izvorni_sadrzaj>
    <derivirana_varijabla naziv="DomainObject.Predmet.ProtuStrankaListFormated_1">
      <item>Frizerski studio Tokyo j.d.o.o.</item>
    </derivirana_varijabla>
  </DomainObject.Predmet.ProtuStrankaListFormated>
  <DomainObject.Predmet.ProtuStrankaListFormatedOIB>
    <izvorni_sadrzaj>
      <item>Frizerski studio Tokyo j.d.o.o., OIB 49228238736</item>
    </izvorni_sadrzaj>
    <derivirana_varijabla naziv="DomainObject.Predmet.ProtuStrankaListFormatedOIB_1">
      <item>Frizerski studio Tokyo j.d.o.o., OIB 49228238736</item>
    </derivirana_varijabla>
  </DomainObject.Predmet.ProtuStrankaListFormatedOIB>
  <DomainObject.Predmet.ProtuStrankaListFormatedWithAdress>
    <izvorni_sadrzaj>
      <item>Frizerski studio Tokyo j.d.o.o., Varšavska 7, 10000 Zagreb</item>
    </izvorni_sadrzaj>
    <derivirana_varijabla naziv="DomainObject.Predmet.ProtuStrankaListFormatedWithAdress_1">
      <item>Frizerski studio Tokyo j.d.o.o., Varšavska 7, 10000 Zagreb</item>
    </derivirana_varijabla>
  </DomainObject.Predmet.ProtuStrankaListFormatedWithAdress>
  <DomainObject.Predmet.ProtuStrankaListFormatedWithAdressOIB>
    <izvorni_sadrzaj>
      <item>Frizerski studio Tokyo j.d.o.o., OIB 49228238736, Varšavska 7, 10000 Zagreb</item>
    </izvorni_sadrzaj>
    <derivirana_varijabla naziv="DomainObject.Predmet.ProtuStrankaListFormatedWithAdressOIB_1">
      <item>Frizerski studio Tokyo j.d.o.o., OIB 49228238736, Varšavska 7, 10000 Zagreb</item>
    </derivirana_varijabla>
  </DomainObject.Predmet.ProtuStrankaListFormatedWithAdressOIB>
  <DomainObject.Predmet.ProtuStrankaListNazivFormated>
    <izvorni_sadrzaj>
      <item>Frizerski studio Tokyo j.d.o.o.</item>
    </izvorni_sadrzaj>
    <derivirana_varijabla naziv="DomainObject.Predmet.ProtuStrankaListNazivFormated_1">
      <item>Frizerski studio Tokyo j.d.o.o.</item>
    </derivirana_varijabla>
  </DomainObject.Predmet.ProtuStrankaListNazivFormated>
  <DomainObject.Predmet.ProtuStrankaListNazivFormatedOIB>
    <izvorni_sadrzaj>
      <item>Frizerski studio Tokyo j.d.o.o., OIB 49228238736</item>
    </izvorni_sadrzaj>
    <derivirana_varijabla naziv="DomainObject.Predmet.ProtuStrankaListNazivFormatedOIB_1">
      <item>Frizerski studio Tokyo j.d.o.o., OIB 49228238736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studio Tokyo j.d.o.o.</izvorni_sadrzaj>
    <derivirana_varijabla naziv="DomainObject.Predmet.ProtustrankaIDrugi_1">Frizerski studio Tokyo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Frizerski studio Tokyo j.d.o.o., OIB 49228238736, Varšavska 7, 10000 Zagreb</izvorni_sadrzaj>
    <derivirana_varijabla naziv="DomainObject.Predmet.ProtustrankaIDrugiAdressOIB_1">Frizerski studio Tokyo j.d.o.o., OIB 49228238736,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studio Tokyo j.d.o.o.</item>
      <item>FINA Regionalni centar Zagreb</item>
    </izvorni_sadrzaj>
    <derivirana_varijabla naziv="DomainObject.Predmet.SudioniciListNaziv_1">
      <item>Frizerski studio Tokyo j.d.o.o.</item>
      <item>FINA Regionalni centar Zagreb</item>
    </derivirana_varijabla>
  </DomainObject.Predmet.SudioniciListNaziv>
  <DomainObject.Predmet.SudioniciListAdressOIB>
    <izvorni_sadrzaj>
      <item>Frizerski studio Tokyo j.d.o.o., OIB 49228238736, Varšavska 7,10000 Zagreb</item>
      <item>FINA Regionalni centar Zagreb, OIB 85821130368, Trg svibanjskih žrtava 1995. 1,10000 Zagreb</item>
    </izvorni_sadrzaj>
    <derivirana_varijabla naziv="DomainObject.Predmet.SudioniciListAdressOIB_1">
      <item>Frizerski studio Tokyo j.d.o.o., OIB 49228238736, Varšavska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49228238736</item>
      <item>, OIB 85821130368</item>
    </izvorni_sadrzaj>
    <derivirana_varijabla naziv="DomainObject.Predmet.SudioniciListNazivOIB_1">
      <item>, OIB 49228238736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09D0E-2444-429B-A216-3106F3EDC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2359</properties:Characters>
  <properties:Lines>95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2016-08-16T09:48:00Z</dcterms:created>
  <dc:creator>Darija Miličević</dc:creator>
  <cp:lastModifiedBy>Darija Miličević</cp:lastModifiedBy>
  <cp:lastPrinted>2016-08-16T11:11:00Z</cp:lastPrinted>
  <dcterms:modified xmlns:xsi="http://www.w3.org/2001/XMLSchema-instance" xsi:type="dcterms:W3CDTF">2016-08-16T11:12:00Z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