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192a" w14:paraId="c16192a" w:rsidRDefault="00066DFA" w:rsidP="001940FB" w:rsidR="00066DFA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DA3BD1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DA3BD1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066DFA" w:rsidP="00AA6BCF" w:rsidR="00066DF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066DFA" w:rsidR="00066DF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066DFA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66DFA" w:rsidP="00066DFA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066DF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66DF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66DFA">
        <w:rPr>
          <w:rFonts w:cs="Calibri" w:eastAsia="Arial Unicode MS" w:hAnsi="Calibri" w:ascii="Calibri"/>
          <w:kern w:val="1"/>
          <w:lang w:eastAsia="ar-SA" w:val="hr-HR"/>
        </w:rPr>
        <w:t xml:space="preserve">IRENA </w:t>
      </w:r>
      <w:r w:rsidR="00FF1492">
        <w:rPr>
          <w:rFonts w:cs="Calibri" w:eastAsia="Arial Unicode MS" w:hAnsi="Calibri" w:ascii="Calibri"/>
          <w:kern w:val="1"/>
          <w:lang w:eastAsia="ar-SA" w:val="hr-HR"/>
        </w:rPr>
        <w:t>MIŠURAC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="00066DFA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FF1492" w:rsidRPr="00FF1492">
        <w:rPr>
          <w:rFonts w:cs="Calibri" w:hAnsi="Calibri" w:ascii="Calibri"/>
        </w:rPr>
        <w:t>98.959,12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FF1492" w:rsidRPr="00FF1492">
        <w:rPr>
          <w:rFonts w:cs="Calibri" w:hAnsi="Calibri" w:ascii="Calibri"/>
        </w:rPr>
        <w:t>90.659,12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FF1492" w:rsidRPr="00FF1492">
        <w:rPr>
          <w:rFonts w:cs="Calibri" w:hAnsi="Calibri" w:ascii="Calibri"/>
        </w:rPr>
        <w:t>8.300,00 kn</w:t>
      </w:r>
      <w:r w:rsidR="00FF1492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066DFA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66DF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66DFA" w:rsidRPr="00066DF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066DFA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F149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F1492">
              <w:rPr>
                <w:rFonts w:cs="Calibri" w:hAnsi="Calibri" w:ascii="Calibri"/>
              </w:rPr>
              <w:t>IRENA MIŠURAC</w:t>
            </w:r>
            <w:r w:rsidR="00384EA1">
              <w:rPr>
                <w:rFonts w:cs="Calibri"/>
              </w:rPr>
              <w:t xml:space="preserve">, </w:t>
            </w:r>
            <w:r w:rsidR="00384EA1" w:rsidRPr="00384EA1">
              <w:rPr>
                <w:rFonts w:cs="Calibri"/>
              </w:rPr>
              <w:t xml:space="preserve"> </w:t>
            </w:r>
            <w:r w:rsidRPr="00FF1492">
              <w:rPr>
                <w:rFonts w:cs="Calibri" w:hAnsi="Calibri" w:ascii="Calibri"/>
              </w:rPr>
              <w:t>Zajčeva 3, Split</w:t>
            </w:r>
            <w:r w:rsidR="00384EA1">
              <w:rPr>
                <w:rFonts w:cs="Calibri" w:hAnsi="Calibri" w:ascii="Calibri"/>
              </w:rPr>
              <w:t>,</w:t>
            </w:r>
            <w:r w:rsidR="00384EA1"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FF1492">
              <w:rPr>
                <w:rFonts w:cs="Calibri" w:hAnsi="Calibri" w:ascii="Calibri"/>
              </w:rPr>
              <w:t>88135276135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F1492" w:rsidP="00FF1492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F1492">
              <w:rPr>
                <w:rFonts w:cs="Calibri" w:hAnsi="Calibri" w:ascii="Calibri"/>
              </w:rPr>
              <w:t>Ugovor o štednom depozitu broj 81-70-12010-9,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FF149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F1492">
              <w:rPr>
                <w:rFonts w:cs="Calibri" w:hAnsi="Calibri" w:ascii="Calibri"/>
              </w:rPr>
              <w:t>98.959,12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FF149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F1492">
              <w:rPr>
                <w:rFonts w:cs="Calibri" w:hAnsi="Calibri" w:ascii="Calibri"/>
              </w:rPr>
              <w:t>90.659,12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FF149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F1492">
              <w:rPr>
                <w:rFonts w:cs="Calibri" w:hAnsi="Calibri" w:ascii="Calibri"/>
              </w:rPr>
              <w:t>8.300,00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B2ADC" w:rsidP="00BB2ADC" w:rsidR="00BB2ADC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546A3" w:rsidP="00BB2ADC" w:rsidR="00BB2AD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ADC" w:rsidP="00BB2ADC" w:rsidR="00BB2AD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B2ADC" w:rsidP="00BB2ADC" w:rsidR="00BB2AD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B2ADC" w:rsidP="00BB2ADC" w:rsidR="00BB2AD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2ADC" w:rsidP="00BB2ADC" w:rsidR="00BB2ADC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BB2ADC" w:rsidP="00BB2ADC" w:rsidR="00BB2ADC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03F" w:rsidR="003E703F">
      <w:pPr>
        <w:spacing w:after="0"/>
      </w:pPr>
      <w:r>
        <w:separator/>
      </w:r>
    </w:p>
  </w:endnote>
  <w:endnote w:id="0" w:type="continuationSeparator">
    <w:p w:rsidRDefault="003E703F" w:rsidR="003E703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09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03F" w:rsidR="003E703F">
      <w:pPr>
        <w:spacing w:after="0"/>
      </w:pPr>
      <w:r>
        <w:separator/>
      </w:r>
    </w:p>
  </w:footnote>
  <w:footnote w:id="0" w:type="continuationSeparator">
    <w:p w:rsidRDefault="003E703F" w:rsidR="003E703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976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6DFA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A2A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13337"/>
    <w:rsid w:val="003223FF"/>
    <w:rsid w:val="00322B73"/>
    <w:rsid w:val="00326317"/>
    <w:rsid w:val="00326F36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84EA1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E30"/>
    <w:rsid w:val="003D639A"/>
    <w:rsid w:val="003E0976"/>
    <w:rsid w:val="003E31E5"/>
    <w:rsid w:val="003E65FE"/>
    <w:rsid w:val="003E703F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47F4E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56AD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6A3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B7A5F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2ADC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40BF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3431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A3BD1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1492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E0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976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976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976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976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E0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976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976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976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976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1425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2018-08-23T10:38:00Z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St-651/2017-157 / Podnesak - Podnesak (-157.docx)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