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3fa1" w14:paraId="6603fa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5F418C" w:rsidRPr="00C94757">
        <w:rPr>
          <w:lang w:val="hr-HR"/>
        </w:rPr>
        <w:t>MOTO-MALEŠ, d.o.o., Kaštel Lukšić (Grad Kaštela), Bardejovska 26, OIB: 12260552176, MBS: 060140111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5A1DFB">
        <w:rPr>
          <w:lang w:val="hr-HR"/>
        </w:rPr>
        <w:t>22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EC6603" w:rsidP="00D4027A" w:rsidR="00EC6603">
      <w:pPr>
        <w:rPr>
          <w:lang w:val="hr-HR"/>
        </w:rPr>
      </w:pPr>
    </w:p>
    <w:p w:rsidRDefault="005F418C" w:rsidP="00D4027A" w:rsidR="005F418C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5F418C" w:rsidRPr="00C94757">
        <w:rPr>
          <w:lang w:val="hr-HR"/>
        </w:rPr>
        <w:t>MOTO-MALEŠ, d.o.o., Kaštel Lukšić (Grad Kaštela), Bardejovska 26, OIB: 12260552176, MBS: 060140111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5A1DFB">
        <w:rPr>
          <w:lang w:val="hr-HR"/>
        </w:rPr>
        <w:t>22</w:t>
      </w:r>
      <w:r w:rsidR="00F80EC3" w:rsidRPr="001F361B">
        <w:rPr>
          <w:lang w:val="hr-HR"/>
        </w:rPr>
        <w:t xml:space="preserve">.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2D6B40">
        <w:rPr>
          <w:lang w:val="hr-HR"/>
        </w:rPr>
        <w:t>12,30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C51B2C" w:rsidRPr="001F361B">
        <w:rPr>
          <w:lang w:val="hr-HR"/>
        </w:rPr>
        <w:t xml:space="preserve">se </w:t>
      </w:r>
      <w:r w:rsidR="002D6B40">
        <w:rPr>
          <w:lang w:val="hr-HR"/>
        </w:rPr>
        <w:t>Ante Gabelica, Split, Ruđera Boškovića 7/125, OIB: 68765596631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5F418C" w:rsidRPr="00C94757">
        <w:rPr>
          <w:lang w:val="hr-HR"/>
        </w:rPr>
        <w:t>MOTO-MALEŠ, d.o.o., Kaštel Lukšić (Grad Kaštela), Bardejovska 26, OIB: 12260552176, MBS: 060140111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032ABD">
        <w:rPr>
          <w:lang w:val="hr-HR"/>
        </w:rPr>
        <w:t>14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1F361B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1F361B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032A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5F418C" w:rsidRPr="00C94757">
        <w:rPr>
          <w:lang w:val="hr-HR"/>
        </w:rPr>
        <w:t>MOTO-MALEŠ, d.o.o., Kaštel Lukšić (Grad Kaštela), Bardejovska 26, OIB: 12260552176, MBS: 060140111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032ABD" w:rsidRPr="00933DF2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5F418C">
        <w:rPr>
          <w:lang w:val="hr-HR"/>
        </w:rPr>
        <w:t>344</w:t>
      </w:r>
      <w:r w:rsidR="00032ABD" w:rsidRPr="00933DF2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5F418C" w:rsidRPr="00C94757">
        <w:rPr>
          <w:lang w:val="hr-HR"/>
        </w:rPr>
        <w:t>8.685,85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032ABD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A1DFB">
        <w:rPr>
          <w:lang w:val="hr-HR"/>
        </w:rPr>
        <w:t>22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2D6B40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270BCE" w:rsidP="00F31929" w:rsidR="00270BCE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2D6B40">
      <w:pPr>
        <w:jc w:val="both"/>
        <w:rPr>
          <w:sz w:val="12"/>
          <w:szCs w:val="12"/>
          <w:lang w:val="hr-HR"/>
        </w:rPr>
      </w:pPr>
    </w:p>
    <w:p w:rsidRDefault="00497EB4" w:rsidP="00F31929" w:rsidR="00270BCE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D12E0" w:rsidRPr="000D12E0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5F418C">
      <w:t>162</w:t>
    </w:r>
    <w:r w:rsidR="001F361B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5F418C">
      <w:t>162</w:t>
    </w:r>
    <w:r w:rsidR="001F361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12E0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D6B40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2E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12E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12E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12E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1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2E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12E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12E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12E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MOTO-MALEŠ d.o.o. za uluge posredovanja</izvorni_sadrzaj>
    <derivirana_varijabla naziv="DomainObject.Predmet.ProtustrankaFormated_1">  MOTO-MALEŠ d.o.o. za uluge posredovanja</derivirana_varijabla>
  </DomainObject.Predmet.ProtustrankaFormated>
  <DomainObject.Predmet.ProtustrankaFormatedOIB>
    <izvorni_sadrzaj>  MOTO-MALEŠ d.o.o. za uluge posredovanja, OIB 12260552176</izvorni_sadrzaj>
    <derivirana_varijabla naziv="DomainObject.Predmet.ProtustrankaFormatedOIB_1">  MOTO-MALEŠ d.o.o. za uluge posredovanja, OIB 12260552176</derivirana_varijabla>
  </DomainObject.Predmet.ProtustrankaFormatedOIB>
  <DomainObject.Predmet.ProtustrankaFormatedWithAdress>
    <izvorni_sadrzaj> MOTO-MALEŠ d.o.o. za uluge posredovanja, Bardejovska 26, 21214 Kaštel Lukšić</izvorni_sadrzaj>
    <derivirana_varijabla naziv="DomainObject.Predmet.ProtustrankaFormatedWithAdress_1"> MOTO-MALEŠ d.o.o. za uluge posredovanja, Bardejovska 26, 21214 Kaštel Lukšić</derivirana_varijabla>
  </DomainObject.Predmet.ProtustrankaFormatedWithAdress>
  <DomainObject.Predmet.ProtustrankaFormatedWithAdressOIB>
    <izvorni_sadrzaj> MOTO-MALEŠ d.o.o. za uluge posredovanja, OIB 12260552176, Bardejovska 26, 21214 Kaštel Lukšić</izvorni_sadrzaj>
    <derivirana_varijabla naziv="DomainObject.Predmet.ProtustrankaFormatedWithAdressOIB_1"> MOTO-MALEŠ d.o.o. za uluge posredovanja, OIB 12260552176, Bardejovska 26, 21214 Kaštel Lukšić</derivirana_varijabla>
  </DomainObject.Predmet.ProtustrankaFormatedWithAdressOIB>
  <DomainObject.Predmet.ProtustrankaWithAdress>
    <izvorni_sadrzaj>MOTO-MALEŠ d.o.o. za uluge posredovanja Bardejovska 26, 21214 Kaštel Lukšić</izvorni_sadrzaj>
    <derivirana_varijabla naziv="DomainObject.Predmet.ProtustrankaWithAdress_1">MOTO-MALEŠ d.o.o. za uluge posredovanja Bardejovska 26, 21214 Kaštel Lukšić</derivirana_varijabla>
  </DomainObject.Predmet.ProtustrankaWithAdress>
  <DomainObject.Predmet.ProtustrankaWithAdressOIB>
    <izvorni_sadrzaj>MOTO-MALEŠ d.o.o. za uluge posredovanja, OIB 12260552176, Bardejovska 26, 21214 Kaštel Lukšić</izvorni_sadrzaj>
    <derivirana_varijabla naziv="DomainObject.Predmet.ProtustrankaWithAdressOIB_1">MOTO-MALEŠ d.o.o. za uluge posredovanja, OIB 12260552176, Bardejovska 26, 21214 Kaštel Lukšić</derivirana_varijabla>
  </DomainObject.Predmet.ProtustrankaWithAdressOIB>
  <DomainObject.Predmet.ProtustrankaNazivFormated>
    <izvorni_sadrzaj>MOTO-MALEŠ d.o.o. za uluge posredovanja</izvorni_sadrzaj>
    <derivirana_varijabla naziv="DomainObject.Predmet.ProtustrankaNazivFormated_1">MOTO-MALEŠ d.o.o. za uluge posredovanja</derivirana_varijabla>
  </DomainObject.Predmet.ProtustrankaNazivFormated>
  <DomainObject.Predmet.ProtustrankaNazivFormatedOIB>
    <izvorni_sadrzaj>MOTO-MALEŠ d.o.o. za uluge posredovanja, OIB 12260552176</izvorni_sadrzaj>
    <derivirana_varijabla naziv="DomainObject.Predmet.ProtustrankaNazivFormatedOIB_1">MOTO-MALEŠ d.o.o. za uluge posredovanja, OIB 12260552176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8685.85</izvorni_sadrzaj>
    <derivirana_varijabla naziv="DomainObject.Predmet.TrenutnaVrijednost_1">8685.85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MOTO-MALEŠ d.o.o. za uluge posredovanja</item>
    </izvorni_sadrzaj>
    <derivirana_varijabla naziv="DomainObject.Predmet.ProtuStrankaListFormated_1">
      <item>MOTO-MALEŠ d.o.o. za uluge posredovanja</item>
    </derivirana_varijabla>
  </DomainObject.Predmet.ProtuStrankaListFormated>
  <DomainObject.Predmet.ProtuStrankaListFormatedOIB>
    <izvorni_sadrzaj>
      <item>MOTO-MALEŠ d.o.o. za uluge posredovanja, OIB 12260552176</item>
    </izvorni_sadrzaj>
    <derivirana_varijabla naziv="DomainObject.Predmet.ProtuStrankaListFormatedOIB_1">
      <item>MOTO-MALEŠ d.o.o. za uluge posredovanja, OIB 12260552176</item>
    </derivirana_varijabla>
  </DomainObject.Predmet.ProtuStrankaListFormatedOIB>
  <DomainObject.Predmet.ProtuStrankaListFormatedWithAdress>
    <izvorni_sadrzaj>
      <item>MOTO-MALEŠ d.o.o. za uluge posredovanja, Bardejovska 26, 21214 Kaštel Lukšić</item>
    </izvorni_sadrzaj>
    <derivirana_varijabla naziv="DomainObject.Predmet.ProtuStrankaListFormatedWithAdress_1">
      <item>MOTO-MALEŠ d.o.o. za uluge posredovanja, Bardejovska 26, 21214 Kaštel Lukšić</item>
    </derivirana_varijabla>
  </DomainObject.Predmet.ProtuStrankaListFormatedWithAdress>
  <DomainObject.Predmet.ProtuStrankaListFormatedWithAdressOIB>
    <izvorni_sadrzaj>
      <item>MOTO-MALEŠ d.o.o. za uluge posredovanja, OIB 12260552176, Bardejovska 26, 21214 Kaštel Lukšić</item>
    </izvorni_sadrzaj>
    <derivirana_varijabla naziv="DomainObject.Predmet.ProtuStrankaListFormatedWithAdressOIB_1">
      <item>MOTO-MALEŠ d.o.o. za uluge posredovanja, OIB 12260552176, Bardejovska 26, 21214 Kaštel Lukšić</item>
    </derivirana_varijabla>
  </DomainObject.Predmet.ProtuStrankaListFormatedWithAdressOIB>
  <DomainObject.Predmet.ProtuStrankaListNazivFormated>
    <izvorni_sadrzaj>
      <item>MOTO-MALEŠ d.o.o. za uluge posredovanja</item>
    </izvorni_sadrzaj>
    <derivirana_varijabla naziv="DomainObject.Predmet.ProtuStrankaListNazivFormated_1">
      <item>MOTO-MALEŠ d.o.o. za uluge posredovanja</item>
    </derivirana_varijabla>
  </DomainObject.Predmet.ProtuStrankaListNazivFormated>
  <DomainObject.Predmet.ProtuStrankaListNazivFormatedOIB>
    <izvorni_sadrzaj>
      <item>MOTO-MALEŠ d.o.o. za uluge posredovanja, OIB 12260552176</item>
    </izvorni_sadrzaj>
    <derivirana_varijabla naziv="DomainObject.Predmet.ProtuStrankaListNazivFormatedOIB_1">
      <item>MOTO-MALEŠ d.o.o. za uluge posredovanja, OIB 12260552176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MOTO-MALEŠ d.o.o. za uluge posredovanja</izvorni_sadrzaj>
    <derivirana_varijabla naziv="DomainObject.Predmet.ProtustrankaIDrugi_1">MOTO-MALEŠ d.o.o. za uluge posredovanja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MOTO-MALEŠ d.o.o. za uluge posredovanja, OIB 12260552176, Bardejovska 26, 21214 Kaštel Lukšić</izvorni_sadrzaj>
    <derivirana_varijabla naziv="DomainObject.Predmet.ProtustrankaIDrugiAdressOIB_1">MOTO-MALEŠ d.o.o. za uluge posredovanja, OIB 12260552176, Bardejovska 26,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MOTO-MALEŠ d.o.o. za uluge posredovanja</item>
      <item>FINANCIJSKA AGENCIJA, RC SPLIT</item>
    </izvorni_sadrzaj>
    <derivirana_varijabla naziv="DomainObject.Predmet.SudioniciListNaziv_1">
      <item>MOTO-MALEŠ d.o.o. za uluge posredovanja</item>
      <item>FINANCIJSKA AGENCIJA, RC SPLIT</item>
    </derivirana_varijabla>
  </DomainObject.Predmet.SudioniciListNaziv>
  <DomainObject.Predmet.SudioniciListAdressOIB>
    <izvorni_sadrzaj>
      <item>MOTO-MALEŠ d.o.o. za uluge posredovanja, OIB 12260552176, Bardejovska 26,21214 Kaštel Lukšić</item>
      <item>FINANCIJSKA AGENCIJA, RC SPLIT, OIB 85821130368, Mažuranićevo šetalište 24 b,21000 Split</item>
    </izvorni_sadrzaj>
    <derivirana_varijabla naziv="DomainObject.Predmet.SudioniciListAdressOIB_1">
      <item>MOTO-MALEŠ d.o.o. za uluge posredovanja, OIB 12260552176, Bardejovska 26,21214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12260552176</item>
      <item>, OIB 85821130368</item>
    </izvorni_sadrzaj>
    <derivirana_varijabla naziv="DomainObject.Predmet.SudioniciListNazivOIB_1">
      <item>, OIB 12260552176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56D8B-15AA-4DBD-981C-DB64B9909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4365</properties:Characters>
  <properties:Lines>113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2016-07-22T08:32:00Z</dcterms:created>
  <dc:creator>wsadmin</dc:creator>
  <cp:lastModifiedBy>Goran Radanović</cp:lastModifiedBy>
  <cp:lastPrinted>2016-07-22T10:00:00Z</cp:lastPrinted>
  <dcterms:modified xmlns:xsi="http://www.w3.org/2001/XMLSchema-instance" xsi:type="dcterms:W3CDTF">2016-07-22T10:03:00Z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