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b55d" w14:paraId="51db55d" w:rsidRDefault="000E154F" w:rsidP="00910611" w:rsidR="000E154F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154F" w:rsidP="00D04179" w:rsidR="000E154F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E154F" w:rsidP="00D04179" w:rsidR="000E154F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E154F" w:rsidP="00D04179" w:rsidR="000E154F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E154F" w:rsidP="00F804C1" w:rsidR="000E154F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282A4D" w:rsidRPr="00282A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282A4D" w:rsidRPr="001D09B1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TERRAMAX-NOVA d.o.o. Rijeka, </w:t>
      </w:r>
      <w:proofErr w:type="spellStart"/>
      <w:r w:rsidR="00282A4D" w:rsidRPr="001D09B1">
        <w:rPr>
          <w:rFonts w:eastAsia="Times New Roman" w:hAnsi="Times New Roman" w:ascii="Times New Roman"/>
          <w:bCs/>
          <w:sz w:val="24"/>
          <w:szCs w:val="24"/>
          <w:lang w:eastAsia="hr-HR"/>
        </w:rPr>
        <w:t>Tomasići</w:t>
      </w:r>
      <w:proofErr w:type="spellEnd"/>
      <w:r w:rsidR="00282A4D" w:rsidRPr="001D09B1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31, OIB: 63889114735, MBS: 040347214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, 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3B6313">
        <w:rPr>
          <w:rFonts w:eastAsia="Times New Roman" w:hAnsi="Times New Roman" w:ascii="Times New Roman"/>
          <w:sz w:val="24"/>
          <w:szCs w:val="24"/>
        </w:rPr>
        <w:t xml:space="preserve">6. prosinca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313" w:rsidR="00525F55" w:rsidRPr="003B631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8A0A9E" w:rsidRPr="003B63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282A4D" w:rsidRPr="003B63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TERRAMAX-NOVA d.o.o. Rijeka, </w:t>
      </w:r>
      <w:proofErr w:type="spellStart"/>
      <w:r w:rsidR="00282A4D" w:rsidRPr="003B6313">
        <w:rPr>
          <w:rFonts w:eastAsia="Times New Roman" w:hAnsi="Times New Roman" w:ascii="Times New Roman"/>
          <w:bCs/>
          <w:sz w:val="24"/>
          <w:szCs w:val="24"/>
          <w:lang w:eastAsia="hr-HR"/>
        </w:rPr>
        <w:t>Tomasići</w:t>
      </w:r>
      <w:proofErr w:type="spellEnd"/>
      <w:r w:rsidR="00282A4D" w:rsidRPr="003B63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31, OIB: 63889114735, MBS: 040347214.</w:t>
      </w:r>
    </w:p>
    <w:p w:rsidRDefault="00895F8A" w:rsidP="003B6313" w:rsidR="00F804C1" w:rsidRPr="003B6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3B6313" w:rsidRPr="003B6313">
        <w:rPr>
          <w:rFonts w:eastAsia="Times New Roman" w:hAnsi="Times New Roman" w:ascii="Times New Roman"/>
          <w:sz w:val="24"/>
          <w:szCs w:val="24"/>
        </w:rPr>
        <w:t xml:space="preserve">6. prosinca 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2016. godine u </w:t>
      </w:r>
      <w:r w:rsidR="008B0C91" w:rsidRPr="003B6313">
        <w:rPr>
          <w:rFonts w:eastAsia="Times New Roman" w:hAnsi="Times New Roman" w:ascii="Times New Roman"/>
          <w:sz w:val="24"/>
          <w:szCs w:val="24"/>
        </w:rPr>
        <w:t>1</w:t>
      </w:r>
      <w:r w:rsidR="003B6313" w:rsidRPr="003B6313">
        <w:rPr>
          <w:rFonts w:eastAsia="Times New Roman" w:hAnsi="Times New Roman" w:ascii="Times New Roman"/>
          <w:sz w:val="24"/>
          <w:szCs w:val="24"/>
        </w:rPr>
        <w:t>5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3B6313" w:rsidRPr="003B6313">
        <w:rPr>
          <w:rFonts w:eastAsia="Times New Roman" w:hAnsi="Times New Roman" w:ascii="Times New Roman"/>
          <w:sz w:val="24"/>
          <w:szCs w:val="24"/>
        </w:rPr>
        <w:t>3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3B6313" w:rsidR="00EB37D7" w:rsidRPr="003B63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III.</w:t>
      </w:r>
      <w:r w:rsidRPr="003B6313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EB37D7" w:rsidRPr="003B6313">
        <w:rPr>
          <w:rFonts w:hAnsi="Times New Roman" w:ascii="Times New Roman"/>
          <w:sz w:val="24"/>
          <w:szCs w:val="24"/>
        </w:rPr>
        <w:t xml:space="preserve"> </w:t>
      </w:r>
      <w:r w:rsidR="003B6313" w:rsidRPr="003B6313">
        <w:rPr>
          <w:rFonts w:hAnsi="Times New Roman" w:ascii="Times New Roman"/>
          <w:sz w:val="24"/>
          <w:szCs w:val="24"/>
        </w:rPr>
        <w:t xml:space="preserve">Ivan </w:t>
      </w:r>
      <w:proofErr w:type="spellStart"/>
      <w:r w:rsidR="003B6313" w:rsidRPr="003B6313">
        <w:rPr>
          <w:rFonts w:hAnsi="Times New Roman" w:ascii="Times New Roman"/>
          <w:sz w:val="24"/>
          <w:szCs w:val="24"/>
        </w:rPr>
        <w:t>Gjurašić</w:t>
      </w:r>
      <w:proofErr w:type="spellEnd"/>
      <w:r w:rsidR="003B6313" w:rsidRPr="003B6313">
        <w:rPr>
          <w:rFonts w:hAnsi="Times New Roman" w:ascii="Times New Roman"/>
          <w:sz w:val="24"/>
          <w:szCs w:val="24"/>
        </w:rPr>
        <w:t xml:space="preserve"> iz Zagreba, Petrinjska 28, </w:t>
      </w:r>
      <w:r w:rsidR="00EB37D7" w:rsidRPr="003B6313">
        <w:rPr>
          <w:rFonts w:hAnsi="Times New Roman" w:ascii="Times New Roman"/>
          <w:sz w:val="24"/>
          <w:szCs w:val="24"/>
        </w:rPr>
        <w:t xml:space="preserve">OIB: </w:t>
      </w:r>
      <w:r w:rsidR="003B6313" w:rsidRPr="003B6313">
        <w:rPr>
          <w:rFonts w:hAnsi="Times New Roman" w:ascii="Times New Roman"/>
          <w:sz w:val="24"/>
          <w:szCs w:val="24"/>
        </w:rPr>
        <w:t>66025260916</w:t>
      </w:r>
      <w:r w:rsidR="00EB37D7" w:rsidRPr="003B6313">
        <w:rPr>
          <w:rFonts w:hAnsi="Times New Roman" w:ascii="Times New Roman"/>
          <w:sz w:val="24"/>
          <w:szCs w:val="24"/>
        </w:rPr>
        <w:t>.</w:t>
      </w:r>
    </w:p>
    <w:p w:rsidRDefault="00895F8A" w:rsidP="003B6313" w:rsidR="00525F55" w:rsidRPr="003B631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IV.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3412CC" w:rsidRPr="003B631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82A4D" w:rsidRPr="003B63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TERRAMAX-NOVA d.o.o. Rijeka, </w:t>
      </w:r>
      <w:proofErr w:type="spellStart"/>
      <w:r w:rsidR="00282A4D" w:rsidRPr="003B6313">
        <w:rPr>
          <w:rFonts w:eastAsia="Times New Roman" w:hAnsi="Times New Roman" w:ascii="Times New Roman"/>
          <w:bCs/>
          <w:sz w:val="24"/>
          <w:szCs w:val="24"/>
          <w:lang w:eastAsia="hr-HR"/>
        </w:rPr>
        <w:t>Tomasići</w:t>
      </w:r>
      <w:proofErr w:type="spellEnd"/>
      <w:r w:rsidR="00282A4D" w:rsidRPr="003B63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31, OIB: 63889114735, MBS: 040347214.</w:t>
      </w:r>
    </w:p>
    <w:p w:rsidRDefault="00895F8A" w:rsidP="00895F8A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525F55">
        <w:rPr>
          <w:rFonts w:eastAsia="Times New Roman" w:hAnsi="Times New Roman" w:ascii="Times New Roman"/>
          <w:sz w:val="24"/>
          <w:szCs w:val="24"/>
        </w:rPr>
        <w:t>26. kolovoza</w:t>
      </w:r>
      <w:r w:rsidR="00AA7B19">
        <w:rPr>
          <w:rFonts w:eastAsia="Times New Roman" w:hAnsi="Times New Roman" w:ascii="Times New Roman"/>
          <w:sz w:val="24"/>
          <w:szCs w:val="24"/>
        </w:rPr>
        <w:t xml:space="preserve">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</w:t>
      </w:r>
      <w:r w:rsidR="00282A4D" w:rsidRPr="001D09B1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TERRAMAX-NOVA d.o.o. Rijeka, </w:t>
      </w:r>
      <w:proofErr w:type="spellStart"/>
      <w:r w:rsidR="00282A4D" w:rsidRPr="001D09B1">
        <w:rPr>
          <w:rFonts w:eastAsia="Times New Roman" w:hAnsi="Times New Roman" w:ascii="Times New Roman"/>
          <w:bCs/>
          <w:sz w:val="24"/>
          <w:szCs w:val="24"/>
          <w:lang w:eastAsia="hr-HR"/>
        </w:rPr>
        <w:t>Tomasići</w:t>
      </w:r>
      <w:proofErr w:type="spellEnd"/>
      <w:r w:rsidR="00282A4D" w:rsidRPr="001D09B1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31, OIB: 63889114735, MBS: 040347214</w:t>
      </w:r>
      <w:r w:rsidR="00282A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525F55">
        <w:rPr>
          <w:rFonts w:eastAsia="Times New Roman" w:hAnsi="Times New Roman" w:ascii="Times New Roman"/>
          <w:sz w:val="24"/>
          <w:szCs w:val="24"/>
        </w:rPr>
        <w:t>12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B61241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3B6313">
        <w:rPr>
          <w:rFonts w:eastAsia="Times New Roman" w:hAnsi="Times New Roman" w:ascii="Times New Roman"/>
          <w:sz w:val="24"/>
          <w:szCs w:val="24"/>
        </w:rPr>
        <w:t xml:space="preserve">6. prosinca </w:t>
      </w:r>
      <w:r w:rsidR="00C73A4D">
        <w:rPr>
          <w:rFonts w:eastAsia="Times New Roman" w:hAnsi="Times New Roman" w:ascii="Times New Roman"/>
          <w:sz w:val="24"/>
          <w:szCs w:val="24"/>
        </w:rPr>
        <w:t>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u Zagrebu. 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E716E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>Sudski registar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8E716E" w:rsidP="008E716E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C73A4D">
        <w:rPr>
          <w:rFonts w:eastAsia="Times New Roman" w:hAnsi="Times New Roman" w:ascii="Times New Roman"/>
          <w:sz w:val="24"/>
          <w:szCs w:val="24"/>
        </w:rPr>
        <w:t>1</w:t>
      </w:r>
      <w:r w:rsidR="003B6313">
        <w:rPr>
          <w:rFonts w:eastAsia="Times New Roman" w:hAnsi="Times New Roman" w:ascii="Times New Roman"/>
          <w:sz w:val="24"/>
          <w:szCs w:val="24"/>
        </w:rPr>
        <w:t>0. siječnja 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3B6313">
        <w:rPr>
          <w:rFonts w:eastAsia="Times New Roman" w:hAnsi="Times New Roman" w:ascii="Times New Roman"/>
          <w:sz w:val="24"/>
          <w:szCs w:val="24"/>
        </w:rPr>
        <w:t xml:space="preserve">6. prosinca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016.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E8C" w:rsidP="00895F8A" w:rsidR="00767E8C">
      <w:pPr>
        <w:spacing w:lineRule="auto" w:line="240" w:after="0"/>
      </w:pPr>
      <w:r>
        <w:separator/>
      </w:r>
    </w:p>
  </w:endnote>
  <w:endnote w:id="0" w:type="continuationSeparator">
    <w:p w:rsidRDefault="00767E8C" w:rsidP="00895F8A" w:rsidR="00767E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0E154F">
          <w:rPr>
            <w:rFonts w:hAnsi="Times New Roman" w:ascii="Times New Roman"/>
            <w:noProof/>
            <w:sz w:val="24"/>
            <w:szCs w:val="24"/>
          </w:rPr>
          <w:t>3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E8C" w:rsidP="00895F8A" w:rsidR="00767E8C">
      <w:pPr>
        <w:spacing w:lineRule="auto" w:line="240" w:after="0"/>
      </w:pPr>
      <w:r>
        <w:separator/>
      </w:r>
    </w:p>
  </w:footnote>
  <w:footnote w:id="0" w:type="continuationSeparator">
    <w:p w:rsidRDefault="00767E8C" w:rsidP="00895F8A" w:rsidR="00767E8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525F55">
      <w:rPr>
        <w:rFonts w:eastAsia="Times New Roman" w:hAnsi="Times New Roman" w:ascii="Times New Roman"/>
        <w:sz w:val="24"/>
        <w:szCs w:val="24"/>
        <w:lang w:eastAsia="hr-HR"/>
      </w:rPr>
      <w:t>13</w:t>
    </w:r>
    <w:r w:rsidR="003B6313">
      <w:rPr>
        <w:rFonts w:eastAsia="Times New Roman" w:hAnsi="Times New Roman" w:ascii="Times New Roman"/>
        <w:sz w:val="24"/>
        <w:szCs w:val="24"/>
        <w:lang w:eastAsia="hr-HR"/>
      </w:rPr>
      <w:t>44</w:t>
    </w:r>
    <w:r w:rsidR="00525F55">
      <w:rPr>
        <w:rFonts w:eastAsia="Times New Roman" w:hAnsi="Times New Roman" w:ascii="Times New Roman"/>
        <w:sz w:val="24"/>
        <w:szCs w:val="24"/>
        <w:lang w:eastAsia="hr-HR"/>
      </w:rPr>
      <w:t>/2016-5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517F9"/>
    <w:rsid w:val="00072907"/>
    <w:rsid w:val="000E154F"/>
    <w:rsid w:val="000E1F46"/>
    <w:rsid w:val="000E7A53"/>
    <w:rsid w:val="00122C4C"/>
    <w:rsid w:val="0012450D"/>
    <w:rsid w:val="001473A2"/>
    <w:rsid w:val="00150A62"/>
    <w:rsid w:val="00173717"/>
    <w:rsid w:val="001B0263"/>
    <w:rsid w:val="00217A52"/>
    <w:rsid w:val="00227AC9"/>
    <w:rsid w:val="00230445"/>
    <w:rsid w:val="002371D6"/>
    <w:rsid w:val="002522C0"/>
    <w:rsid w:val="00272D47"/>
    <w:rsid w:val="00282A4D"/>
    <w:rsid w:val="00287DCB"/>
    <w:rsid w:val="002A1FCF"/>
    <w:rsid w:val="002C6148"/>
    <w:rsid w:val="002F7A21"/>
    <w:rsid w:val="00312017"/>
    <w:rsid w:val="003146C8"/>
    <w:rsid w:val="00316FF2"/>
    <w:rsid w:val="00320E9C"/>
    <w:rsid w:val="003412CC"/>
    <w:rsid w:val="0035116D"/>
    <w:rsid w:val="003937F9"/>
    <w:rsid w:val="003A2A2F"/>
    <w:rsid w:val="003B6313"/>
    <w:rsid w:val="00465414"/>
    <w:rsid w:val="00466AED"/>
    <w:rsid w:val="004A5F9A"/>
    <w:rsid w:val="004C68D2"/>
    <w:rsid w:val="004F790C"/>
    <w:rsid w:val="00504218"/>
    <w:rsid w:val="00505DED"/>
    <w:rsid w:val="00525B35"/>
    <w:rsid w:val="00525F55"/>
    <w:rsid w:val="00543265"/>
    <w:rsid w:val="00554030"/>
    <w:rsid w:val="005761F3"/>
    <w:rsid w:val="005A7ED7"/>
    <w:rsid w:val="005B0142"/>
    <w:rsid w:val="005B07AD"/>
    <w:rsid w:val="005B509F"/>
    <w:rsid w:val="005E4A25"/>
    <w:rsid w:val="005F1B2F"/>
    <w:rsid w:val="0062605F"/>
    <w:rsid w:val="00627837"/>
    <w:rsid w:val="00633A1C"/>
    <w:rsid w:val="006510C4"/>
    <w:rsid w:val="006528AF"/>
    <w:rsid w:val="006B004A"/>
    <w:rsid w:val="006D249A"/>
    <w:rsid w:val="0071014D"/>
    <w:rsid w:val="00712FFC"/>
    <w:rsid w:val="00723B19"/>
    <w:rsid w:val="00742B9C"/>
    <w:rsid w:val="00767E8C"/>
    <w:rsid w:val="00793264"/>
    <w:rsid w:val="00803AE6"/>
    <w:rsid w:val="008118FF"/>
    <w:rsid w:val="00853F21"/>
    <w:rsid w:val="00872C40"/>
    <w:rsid w:val="00895F8A"/>
    <w:rsid w:val="008A0A9E"/>
    <w:rsid w:val="008B0C91"/>
    <w:rsid w:val="008C7805"/>
    <w:rsid w:val="008E716E"/>
    <w:rsid w:val="0091002A"/>
    <w:rsid w:val="00922D05"/>
    <w:rsid w:val="00963E5D"/>
    <w:rsid w:val="009955B2"/>
    <w:rsid w:val="009A5582"/>
    <w:rsid w:val="00A409F8"/>
    <w:rsid w:val="00A61B14"/>
    <w:rsid w:val="00AA7B19"/>
    <w:rsid w:val="00AE011D"/>
    <w:rsid w:val="00AE5848"/>
    <w:rsid w:val="00AE7EC5"/>
    <w:rsid w:val="00B53903"/>
    <w:rsid w:val="00B61241"/>
    <w:rsid w:val="00BA5F64"/>
    <w:rsid w:val="00BD40C3"/>
    <w:rsid w:val="00BE0CED"/>
    <w:rsid w:val="00BE32A3"/>
    <w:rsid w:val="00BE47F6"/>
    <w:rsid w:val="00BE4A8A"/>
    <w:rsid w:val="00C03004"/>
    <w:rsid w:val="00C045A7"/>
    <w:rsid w:val="00C13CD5"/>
    <w:rsid w:val="00C46808"/>
    <w:rsid w:val="00C5797D"/>
    <w:rsid w:val="00C73A4D"/>
    <w:rsid w:val="00D3167F"/>
    <w:rsid w:val="00D51F35"/>
    <w:rsid w:val="00D61B44"/>
    <w:rsid w:val="00D65AAE"/>
    <w:rsid w:val="00D70636"/>
    <w:rsid w:val="00D7088A"/>
    <w:rsid w:val="00D75A73"/>
    <w:rsid w:val="00DB4499"/>
    <w:rsid w:val="00DB4A5C"/>
    <w:rsid w:val="00E65BF5"/>
    <w:rsid w:val="00E77551"/>
    <w:rsid w:val="00EA15CC"/>
    <w:rsid w:val="00EB37D7"/>
    <w:rsid w:val="00F06DC1"/>
    <w:rsid w:val="00F308B5"/>
    <w:rsid w:val="00F51CF8"/>
    <w:rsid w:val="00F66902"/>
    <w:rsid w:val="00F7044B"/>
    <w:rsid w:val="00F804C1"/>
    <w:rsid w:val="00FA4A0F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15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154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54F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54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54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15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154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54F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54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54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1344</izvorni_sadrzaj>
    <derivirana_varijabla naziv="DomainObject.Predmet.Broj_1">1344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St-1344/2016</izvorni_sadrzaj>
    <derivirana_varijabla naziv="DomainObject.Predmet.OznakaBroj_1">St-1344/2016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TERRAMAX-NOVA društvo s ograničenom odgovornošću za usluge u građevinarstvu</izvorni_sadrzaj>
    <derivirana_varijabla naziv="DomainObject.Predmet.ProtustrankaFormated_1">  TERRAMAX-NOVA društvo s ograničenom odgovornošću za usluge u građevinarstvu</derivirana_varijabla>
  </DomainObject.Predmet.ProtustrankaFormated>
  <DomainObject.Predmet.ProtustrankaFormatedOIB>
    <izvorni_sadrzaj>  TERRAMAX-NOVA društvo s ograničenom odgovornošću za usluge u građevinarstvu, OIB 63889114735</izvorni_sadrzaj>
    <derivirana_varijabla naziv="DomainObject.Predmet.ProtustrankaFormatedOIB_1">  TERRAMAX-NOVA društvo s ograničenom odgovornošću za usluge u građevinarstvu, OIB 63889114735</derivirana_varijabla>
  </DomainObject.Predmet.ProtustrankaFormatedOIB>
  <DomainObject.Predmet.ProtustrankaFormatedWithAdress>
    <izvorni_sadrzaj> TERRAMAX-NOVA društvo s ograničenom odgovornošću za usluge u građevinarstvu, Tomasići 31, 51000 Rijeka</izvorni_sadrzaj>
    <derivirana_varijabla naziv="DomainObject.Predmet.ProtustrankaFormatedWithAdress_1"> TERRAMAX-NOVA društvo s ograničenom odgovornošću za usluge u građevinarstvu, Tomasići 31, 51000 Rijeka</derivirana_varijabla>
  </DomainObject.Predmet.ProtustrankaFormatedWithAdress>
  <DomainObject.Predmet.ProtustrankaFormatedWithAdressOIB>
    <izvorni_sadrzaj> TERRAMAX-NOVA društvo s ograničenom odgovornošću za usluge u građevinarstvu, OIB 63889114735, Tomasići 31, 51000 Rijeka</izvorni_sadrzaj>
    <derivirana_varijabla naziv="DomainObject.Predmet.ProtustrankaFormatedWithAdressOIB_1"> TERRAMAX-NOVA društvo s ograničenom odgovornošću za usluge u građevinarstvu, OIB 63889114735, Tomasići 31, 51000 Rijeka</derivirana_varijabla>
  </DomainObject.Predmet.ProtustrankaFormatedWithAdressOIB>
  <DomainObject.Predmet.ProtustrankaWithAdress>
    <izvorni_sadrzaj>TERRAMAX-NOVA društvo s ograničenom odgovornošću za usluge u građevinarstvu Tomasići 31, 51000 Rijeka</izvorni_sadrzaj>
    <derivirana_varijabla naziv="DomainObject.Predmet.ProtustrankaWithAdress_1">TERRAMAX-NOVA društvo s ograničenom odgovornošću za usluge u građevinarstvu Tomasići 31, 51000 Rijeka</derivirana_varijabla>
  </DomainObject.Predmet.ProtustrankaWithAdress>
  <DomainObject.Predmet.ProtustrankaWithAdressOIB>
    <izvorni_sadrzaj>TERRAMAX-NOVA društvo s ograničenom odgovornošću za usluge u građevinarstvu, OIB 63889114735, Tomasići 31, 51000 Rijeka</izvorni_sadrzaj>
    <derivirana_varijabla naziv="DomainObject.Predmet.ProtustrankaWithAdressOIB_1">TERRAMAX-NOVA društvo s ograničenom odgovornošću za usluge u građevinarstvu, OIB 63889114735, Tomasići 31, 51000 Rijeka</derivirana_varijabla>
  </DomainObject.Predmet.ProtustrankaWithAdressOIB>
  <DomainObject.Predmet.ProtustrankaNazivFormated>
    <izvorni_sadrzaj>TERRAMAX-NOVA društvo s ograničenom odgovornošću za usluge u građevinarstvu</izvorni_sadrzaj>
    <derivirana_varijabla naziv="DomainObject.Predmet.ProtustrankaNazivFormated_1">TERRAMAX-NOVA društvo s ograničenom odgovornošću za usluge u građevinarstvu</derivirana_varijabla>
  </DomainObject.Predmet.ProtustrankaNazivFormated>
  <DomainObject.Predmet.ProtustrankaNazivFormatedOIB>
    <izvorni_sadrzaj>TERRAMAX-NOVA društvo s ograničenom odgovornošću za usluge u građevinarstvu, OIB 63889114735</izvorni_sadrzaj>
    <derivirana_varijabla naziv="DomainObject.Predmet.ProtustrankaNazivFormatedOIB_1">TERRAMAX-NOVA društvo s ograničenom odgovornošću za usluge u građevinarstvu, OIB 63889114735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TERRAMAX-NOVA društvo s ograničenom odgovornošću za usluge u građevinarstvu</item>
    </izvorni_sadrzaj>
    <derivirana_varijabla naziv="DomainObject.Predmet.ProtuStrankaListFormated_1">
      <item>TERRAMAX-NOVA društvo s ograničenom odgovornošću za usluge u građevinarstvu</item>
    </derivirana_varijabla>
  </DomainObject.Predmet.ProtuStrankaListFormated>
  <DomainObject.Predmet.ProtuStrankaListFormatedOIB>
    <izvorni_sadrzaj>
      <item>TERRAMAX-NOVA društvo s ograničenom odgovornošću za usluge u građevinarstvu, OIB 63889114735</item>
    </izvorni_sadrzaj>
    <derivirana_varijabla naziv="DomainObject.Predmet.ProtuStrankaListFormatedOIB_1">
      <item>TERRAMAX-NOVA društvo s ograničenom odgovornošću za usluge u građevinarstvu, OIB 63889114735</item>
    </derivirana_varijabla>
  </DomainObject.Predmet.ProtuStrankaListFormatedOIB>
  <DomainObject.Predmet.ProtuStrankaListFormatedWithAdress>
    <izvorni_sadrzaj>
      <item>TERRAMAX-NOVA društvo s ograničenom odgovornošću za usluge u građevinarstvu, Tomasići 31, 51000 Rijeka</item>
    </izvorni_sadrzaj>
    <derivirana_varijabla naziv="DomainObject.Predmet.ProtuStrankaListFormatedWithAdress_1">
      <item>TERRAMAX-NOVA društvo s ograničenom odgovornošću za usluge u građevinarstvu, Tomasići 31, 51000 Rijeka</item>
    </derivirana_varijabla>
  </DomainObject.Predmet.ProtuStrankaListFormatedWithAdress>
  <DomainObject.Predmet.ProtuStrankaListFormatedWithAdressOIB>
    <izvorni_sadrzaj>
      <item>TERRAMAX-NOVA društvo s ograničenom odgovornošću za usluge u građevinarstvu, OIB 63889114735, Tomasići 31, 51000 Rijeka</item>
    </izvorni_sadrzaj>
    <derivirana_varijabla naziv="DomainObject.Predmet.ProtuStrankaListFormatedWithAdressOIB_1">
      <item>TERRAMAX-NOVA društvo s ograničenom odgovornošću za usluge u građevinarstvu, OIB 63889114735, Tomasići 31, 51000 Rijeka</item>
    </derivirana_varijabla>
  </DomainObject.Predmet.ProtuStrankaListFormatedWithAdressOIB>
  <DomainObject.Predmet.ProtuStrankaListNazivFormated>
    <izvorni_sadrzaj>
      <item>TERRAMAX-NOVA društvo s ograničenom odgovornošću za usluge u građevinarstvu</item>
    </izvorni_sadrzaj>
    <derivirana_varijabla naziv="DomainObject.Predmet.ProtuStrankaListNazivFormated_1">
      <item>TERRAMAX-NOVA društvo s ograničenom odgovornošću za usluge u građevinarstvu</item>
    </derivirana_varijabla>
  </DomainObject.Predmet.ProtuStrankaListNazivFormated>
  <DomainObject.Predmet.ProtuStrankaListNazivFormatedOIB>
    <izvorni_sadrzaj>
      <item>TERRAMAX-NOVA društvo s ograničenom odgovornošću za usluge u građevinarstvu, OIB 63889114735</item>
    </izvorni_sadrzaj>
    <derivirana_varijabla naziv="DomainObject.Predmet.ProtuStrankaListNazivFormatedOIB_1">
      <item>TERRAMAX-NOVA društvo s ograničenom odgovornošću za usluge u građevinarstvu, OIB 63889114735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TERRAMAX-NOVA društvo s ograničenom odgovornošću za usluge u građevinarstvu</izvorni_sadrzaj>
    <derivirana_varijabla naziv="DomainObject.Predmet.ProtustrankaIDrugi_1">TERRAMAX-NOVA društvo s ograničenom odgovornošću za usluge u građevinarstvu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TERRAMAX-NOVA društvo s ograničenom odgovornošću za usluge u građevinarstvu, OIB 63889114735, Tomasići 31, 51000 Rijeka</izvorni_sadrzaj>
    <derivirana_varijabla naziv="DomainObject.Predmet.ProtustrankaIDrugiAdressOIB_1">TERRAMAX-NOVA društvo s ograničenom odgovornošću za usluge u građevinarstvu, OIB 63889114735, Tomasići 31,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TERRAMAX-NOVA društvo s ograničenom odgovornošću za usluge u građevinarstvu</item>
    </izvorni_sadrzaj>
    <derivirana_varijabla naziv="DomainObject.Predmet.SudioniciListNaziv_1">
      <item>FINA Rijeka</item>
      <item>TERRAMAX-NOVA društvo s ograničenom odgovornošću za usluge u građevinarstvu</item>
    </derivirana_varijabla>
  </DomainObject.Predmet.SudioniciListNaziv>
  <DomainObject.Predmet.SudioniciListAdressOIB>
    <izvorni_sadrzaj>
      <item>FINA Rijeka, OIB 85821130368, Frana Kurelca 8,51000 Rijeka</item>
      <item>TERRAMAX-NOVA društvo s ograničenom odgovornošću za usluge u građevinarstvu, OIB 63889114735, Tomasići 31,51000 Rijeka</item>
    </izvorni_sadrzaj>
    <derivirana_varijabla naziv="DomainObject.Predmet.SudioniciListAdressOIB_1">
      <item>FINA Rijeka, OIB 85821130368, Frana Kurelca 8,51000 Rijeka</item>
      <item>TERRAMAX-NOVA društvo s ograničenom odgovornošću za usluge u građevinarstvu, OIB 63889114735, Tomasići 31,51000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63889114735</item>
    </izvorni_sadrzaj>
    <derivirana_varijabla naziv="DomainObject.Predmet.SudioniciListNazivOIB_1">
      <item>, OIB 85821130368</item>
      <item>, OIB 63889114735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226F79-15CC-408F-B73A-7DAA418025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502</properties:Words>
  <properties:Characters>2732</properties:Characters>
  <properties:Lines>115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2016-11-15T10:20:00Z</dcterms:created>
  <dc:creator>Sanela Uzelac</dc:creator>
  <cp:lastModifiedBy>Sanela Uzelac</cp:lastModifiedBy>
  <cp:lastPrinted>2016-12-06T14:20:00Z</cp:lastPrinted>
  <dcterms:modified xmlns:xsi="http://www.w3.org/2001/XMLSchema-instance" xsi:type="dcterms:W3CDTF">2016-12-06T14:20:00Z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