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f60cb" w14:paraId="1bf60cb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A64D0B">
      <w:pPr>
        <w:jc w:val="both"/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7528BA">
        <w:t>7109</w:t>
      </w:r>
      <w:r w:rsidR="00227F34">
        <w:t>/</w:t>
      </w:r>
      <w:r w:rsidR="003E5D1C">
        <w:t>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440F00">
        <w:t>14</w:t>
      </w:r>
      <w:r w:rsidR="00D53D96">
        <w:t>. siječnja 2016.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2009A5">
        <w:t xml:space="preserve"> </w:t>
      </w:r>
      <w:r w:rsidR="007528BA">
        <w:t xml:space="preserve"> JADRO-DOM d.o.o. Zagreb, Skokov prilaz 5, MBS: 080587031, OIB: 44603541668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5D4DDE" w:rsidR="00AC4528">
      <w:pPr>
        <w:ind w:right="-142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D84737">
        <w:t>j</w:t>
      </w:r>
      <w:r w:rsidR="006A0DE4">
        <w:t xml:space="preserve">e </w:t>
      </w:r>
      <w:r w:rsidR="007528BA">
        <w:t>3.353,13</w:t>
      </w:r>
      <w:r w:rsidR="00440F00">
        <w:t xml:space="preserve"> </w:t>
      </w:r>
      <w:r w:rsidR="00790F6F">
        <w:t xml:space="preserve"> 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440F00">
        <w:t>14</w:t>
      </w:r>
      <w:r w:rsidR="00D53D96">
        <w:t>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p w:rsidRDefault="00CA4A01" w:rsidP="00CA4A01" w:rsidR="00CA4A01">
      <w:r>
        <w:t>DNA:</w:t>
      </w:r>
    </w:p>
    <w:p w:rsidRDefault="00CA4A01" w:rsidP="00CA4A01" w:rsidR="00CA4A01">
      <w:r>
        <w:t>duž</w:t>
      </w:r>
      <w:r w:rsidR="005B137F">
        <w:t>niku</w:t>
      </w:r>
      <w:r w:rsidR="00A64D0B">
        <w:t xml:space="preserve">  oglasna ploča </w:t>
      </w:r>
    </w:p>
    <w:p w:rsidRDefault="00CA4A01" w:rsidP="00CA4A01" w:rsidR="00CA4A01">
      <w:r>
        <w:t xml:space="preserve">javnost  </w:t>
      </w:r>
      <w:r w:rsidR="005B137F">
        <w:t xml:space="preserve">              „                </w:t>
      </w:r>
    </w:p>
    <w:p w:rsidRDefault="00CA4A01" w:rsidP="00CA4A01" w:rsidR="00CA4A01">
      <w:r>
        <w:t xml:space="preserve">zz dužnika           „               </w:t>
      </w:r>
    </w:p>
    <w:p w:rsidRDefault="00CA4A01" w:rsidP="00CA4A01" w:rsidR="00CA4A01"/>
    <w:sectPr w:rsidSect="00ED6AA8" w:rsidR="00CA4A0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73AB" w:rsidR="008173AB">
      <w:r>
        <w:separator/>
      </w:r>
    </w:p>
  </w:endnote>
  <w:endnote w:id="0" w:type="continuationSeparator">
    <w:p w:rsidRDefault="008173AB" w:rsidR="008173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73AB" w:rsidR="008173AB">
      <w:r>
        <w:separator/>
      </w:r>
    </w:p>
  </w:footnote>
  <w:footnote w:id="0" w:type="continuationSeparator">
    <w:p w:rsidRDefault="008173AB" w:rsidR="008173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0F98"/>
    <w:rsid w:val="00114EAD"/>
    <w:rsid w:val="00185571"/>
    <w:rsid w:val="001A1ED0"/>
    <w:rsid w:val="001B5B3F"/>
    <w:rsid w:val="001D3860"/>
    <w:rsid w:val="001E50FB"/>
    <w:rsid w:val="001F6933"/>
    <w:rsid w:val="002009A5"/>
    <w:rsid w:val="00227F34"/>
    <w:rsid w:val="00230A63"/>
    <w:rsid w:val="002379CA"/>
    <w:rsid w:val="0024170D"/>
    <w:rsid w:val="00263D6D"/>
    <w:rsid w:val="00264D19"/>
    <w:rsid w:val="00291BF1"/>
    <w:rsid w:val="00297E94"/>
    <w:rsid w:val="002B457D"/>
    <w:rsid w:val="002B52BB"/>
    <w:rsid w:val="002C4E3A"/>
    <w:rsid w:val="00323224"/>
    <w:rsid w:val="00325398"/>
    <w:rsid w:val="00330221"/>
    <w:rsid w:val="003374BD"/>
    <w:rsid w:val="003538DF"/>
    <w:rsid w:val="0038246E"/>
    <w:rsid w:val="00397CCB"/>
    <w:rsid w:val="003D35F9"/>
    <w:rsid w:val="003E3A15"/>
    <w:rsid w:val="003E5D1C"/>
    <w:rsid w:val="00413F4C"/>
    <w:rsid w:val="0042126F"/>
    <w:rsid w:val="00427709"/>
    <w:rsid w:val="00440F00"/>
    <w:rsid w:val="00473835"/>
    <w:rsid w:val="00497C5C"/>
    <w:rsid w:val="004B337A"/>
    <w:rsid w:val="004E477C"/>
    <w:rsid w:val="004F3962"/>
    <w:rsid w:val="0053446F"/>
    <w:rsid w:val="00572798"/>
    <w:rsid w:val="00590AEF"/>
    <w:rsid w:val="00591994"/>
    <w:rsid w:val="005A0039"/>
    <w:rsid w:val="005B137F"/>
    <w:rsid w:val="005D476D"/>
    <w:rsid w:val="005D4DDE"/>
    <w:rsid w:val="005E4AB8"/>
    <w:rsid w:val="005E7E1A"/>
    <w:rsid w:val="005F0073"/>
    <w:rsid w:val="005F4627"/>
    <w:rsid w:val="00627F6A"/>
    <w:rsid w:val="00636851"/>
    <w:rsid w:val="006534B4"/>
    <w:rsid w:val="00655125"/>
    <w:rsid w:val="00657B8E"/>
    <w:rsid w:val="006756D0"/>
    <w:rsid w:val="006A0DE4"/>
    <w:rsid w:val="006D42BF"/>
    <w:rsid w:val="006E591E"/>
    <w:rsid w:val="006E7E19"/>
    <w:rsid w:val="007178B3"/>
    <w:rsid w:val="007528BA"/>
    <w:rsid w:val="007814EF"/>
    <w:rsid w:val="00790F6F"/>
    <w:rsid w:val="007927E6"/>
    <w:rsid w:val="007A5456"/>
    <w:rsid w:val="007A61BF"/>
    <w:rsid w:val="007B5AFD"/>
    <w:rsid w:val="007D54DB"/>
    <w:rsid w:val="007D5A5D"/>
    <w:rsid w:val="008053C0"/>
    <w:rsid w:val="008155EE"/>
    <w:rsid w:val="008173AB"/>
    <w:rsid w:val="00851AB2"/>
    <w:rsid w:val="008613BD"/>
    <w:rsid w:val="00863025"/>
    <w:rsid w:val="00871F01"/>
    <w:rsid w:val="008E3E11"/>
    <w:rsid w:val="008F4E61"/>
    <w:rsid w:val="00915B6F"/>
    <w:rsid w:val="00920CA0"/>
    <w:rsid w:val="00925DB3"/>
    <w:rsid w:val="009419D8"/>
    <w:rsid w:val="009A43C5"/>
    <w:rsid w:val="009C0904"/>
    <w:rsid w:val="00A05A40"/>
    <w:rsid w:val="00A51F82"/>
    <w:rsid w:val="00A64D0B"/>
    <w:rsid w:val="00A71431"/>
    <w:rsid w:val="00A930C3"/>
    <w:rsid w:val="00AA5994"/>
    <w:rsid w:val="00AB7BA6"/>
    <w:rsid w:val="00AC4528"/>
    <w:rsid w:val="00AD027A"/>
    <w:rsid w:val="00B62F40"/>
    <w:rsid w:val="00B75363"/>
    <w:rsid w:val="00B82F18"/>
    <w:rsid w:val="00C03E51"/>
    <w:rsid w:val="00C3410D"/>
    <w:rsid w:val="00C47B1E"/>
    <w:rsid w:val="00C836B9"/>
    <w:rsid w:val="00C958E9"/>
    <w:rsid w:val="00CA4A01"/>
    <w:rsid w:val="00CE7362"/>
    <w:rsid w:val="00D01B78"/>
    <w:rsid w:val="00D306AE"/>
    <w:rsid w:val="00D31100"/>
    <w:rsid w:val="00D419BD"/>
    <w:rsid w:val="00D53D96"/>
    <w:rsid w:val="00D66226"/>
    <w:rsid w:val="00D84737"/>
    <w:rsid w:val="00DB0A39"/>
    <w:rsid w:val="00DE13B1"/>
    <w:rsid w:val="00E74C17"/>
    <w:rsid w:val="00EC3302"/>
    <w:rsid w:val="00ED6AA8"/>
    <w:rsid w:val="00F034D3"/>
    <w:rsid w:val="00F8319D"/>
    <w:rsid w:val="00F91AC5"/>
    <w:rsid w:val="00FA7D87"/>
    <w:rsid w:val="00FD78CF"/>
    <w:rsid w:val="00FF0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32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32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322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32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32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32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32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322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32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32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6524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7109</izvorni_sadrzaj>
    <derivirana_varijabla naziv="DomainObject.Predmet.Broj_1">7109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St-7109/2015</izvorni_sadrzaj>
    <derivirana_varijabla naziv="DomainObject.Predmet.OznakaBroj_1">St-7109/2015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JADRO-DOM d.o.o. zastupanog po punomoćniku Branko Zeko</izvorni_sadrzaj>
    <derivirana_varijabla naziv="DomainObject.Predmet.ProtustrankaFormated_1">  JADRO-DOM d.o.o. zastupanog po punomoćniku Branko Zeko</derivirana_varijabla>
  </DomainObject.Predmet.ProtustrankaFormated>
  <DomainObject.Predmet.ProtustrankaFormatedOIB>
    <izvorni_sadrzaj>  JADRO-DOM d.o.o., OIB 44603541668 zastupanog po punomoćniku Branko Zeko</izvorni_sadrzaj>
    <derivirana_varijabla naziv="DomainObject.Predmet.ProtustrankaFormatedOIB_1">  JADRO-DOM d.o.o., OIB 44603541668 zastupanog po punomoćniku Branko Zeko</derivirana_varijabla>
  </DomainObject.Predmet.ProtustrankaFormatedOIB>
  <DomainObject.Predmet.ProtustrankaFormatedWithAdress>
    <izvorni_sadrzaj> JADRO-DOM d.o.o., Skokov prilaz 5, 10000 Zagreb zastupanog po punomoćniku Branko Zeko</izvorni_sadrzaj>
    <derivirana_varijabla naziv="DomainObject.Predmet.ProtustrankaFormatedWithAdress_1"> JADRO-DOM d.o.o., Skokov prilaz 5, 10000 Zagreb zastupanog po punomoćniku Branko Zeko</derivirana_varijabla>
  </DomainObject.Predmet.ProtustrankaFormatedWithAdress>
  <DomainObject.Predmet.ProtustrankaFormatedWithAdressOIB>
    <izvorni_sadrzaj> JADRO-DOM d.o.o., OIB 44603541668, Skokov prilaz 5, 10000 Zagreb zastupanog po punomoćniku Branko Zeko</izvorni_sadrzaj>
    <derivirana_varijabla naziv="DomainObject.Predmet.ProtustrankaFormatedWithAdressOIB_1"> JADRO-DOM d.o.o., OIB 44603541668, Skokov prilaz 5, 10000 Zagreb zastupanog po punomoćniku Branko Zeko</derivirana_varijabla>
  </DomainObject.Predmet.ProtustrankaFormatedWithAdressOIB>
  <DomainObject.Predmet.ProtustrankaWithAdress>
    <izvorni_sadrzaj>JADRO-DOM d.o.o. Skokov prilaz 5, 10000 Zagreb</izvorni_sadrzaj>
    <derivirana_varijabla naziv="DomainObject.Predmet.ProtustrankaWithAdress_1">JADRO-DOM d.o.o. Skokov prilaz 5, 10000 Zagreb</derivirana_varijabla>
  </DomainObject.Predmet.ProtustrankaWithAdress>
  <DomainObject.Predmet.ProtustrankaWithAdressOIB>
    <izvorni_sadrzaj>JADRO-DOM d.o.o., OIB 44603541668, Skokov prilaz 5, 10000 Zagreb</izvorni_sadrzaj>
    <derivirana_varijabla naziv="DomainObject.Predmet.ProtustrankaWithAdressOIB_1">JADRO-DOM d.o.o., OIB 44603541668, Skokov prilaz 5, 10000 Zagreb</derivirana_varijabla>
  </DomainObject.Predmet.ProtustrankaWithAdressOIB>
  <DomainObject.Predmet.ProtustrankaNazivFormated>
    <izvorni_sadrzaj>JADRO-DOM d.o.o.</izvorni_sadrzaj>
    <derivirana_varijabla naziv="DomainObject.Predmet.ProtustrankaNazivFormated_1">JADRO-DOM d.o.o.</derivirana_varijabla>
  </DomainObject.Predmet.ProtustrankaNazivFormated>
  <DomainObject.Predmet.ProtustrankaNazivFormatedOIB>
    <izvorni_sadrzaj>JADRO-DOM d.o.o., OIB 44603541668</izvorni_sadrzaj>
    <derivirana_varijabla naziv="DomainObject.Predmet.ProtustrankaNazivFormatedOIB_1">JADRO-DOM d.o.o., OIB 44603541668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JADRO-DOM d.o.o. zastupanog po punomoćniku Branko Zeko</item>
    </izvorni_sadrzaj>
    <derivirana_varijabla naziv="DomainObject.Predmet.ProtuStrankaListFormated_1">
      <item>JADRO-DOM d.o.o. zastupanog po punomoćniku Branko Zeko</item>
    </derivirana_varijabla>
  </DomainObject.Predmet.ProtuStrankaListFormated>
  <DomainObject.Predmet.ProtuStrankaListFormatedOIB>
    <izvorni_sadrzaj>
      <item>JADRO-DOM d.o.o., OIB 44603541668 zastupanog po punomoćniku Branko Zeko</item>
    </izvorni_sadrzaj>
    <derivirana_varijabla naziv="DomainObject.Predmet.ProtuStrankaListFormatedOIB_1">
      <item>JADRO-DOM d.o.o., OIB 44603541668 zastupanog po punomoćniku Branko Zeko</item>
    </derivirana_varijabla>
  </DomainObject.Predmet.ProtuStrankaListFormatedOIB>
  <DomainObject.Predmet.ProtuStrankaListFormatedWithAdress>
    <izvorni_sadrzaj>
      <item>JADRO-DOM d.o.o., Skokov prilaz 5, 10000 Zagreb zastupanog po punomoćniku Branko Zeko</item>
    </izvorni_sadrzaj>
    <derivirana_varijabla naziv="DomainObject.Predmet.ProtuStrankaListFormatedWithAdress_1">
      <item>JADRO-DOM d.o.o., Skokov prilaz 5, 10000 Zagreb zastupanog po punomoćniku Branko Zeko</item>
    </derivirana_varijabla>
  </DomainObject.Predmet.ProtuStrankaListFormatedWithAdress>
  <DomainObject.Predmet.ProtuStrankaListFormatedWithAdressOIB>
    <izvorni_sadrzaj>
      <item>JADRO-DOM d.o.o., OIB 44603541668, Skokov prilaz 5, 10000 Zagreb zastupanog po punomoćniku Branko Zeko</item>
    </izvorni_sadrzaj>
    <derivirana_varijabla naziv="DomainObject.Predmet.ProtuStrankaListFormatedWithAdressOIB_1">
      <item>JADRO-DOM d.o.o., OIB 44603541668, Skokov prilaz 5, 10000 Zagreb zastupanog po punomoćniku Branko Zeko</item>
    </derivirana_varijabla>
  </DomainObject.Predmet.ProtuStrankaListFormatedWithAdressOIB>
  <DomainObject.Predmet.ProtuStrankaListNazivFormated>
    <izvorni_sadrzaj>
      <item>JADRO-DOM d.o.o.</item>
    </izvorni_sadrzaj>
    <derivirana_varijabla naziv="DomainObject.Predmet.ProtuStrankaListNazivFormated_1">
      <item>JADRO-DOM d.o.o.</item>
    </derivirana_varijabla>
  </DomainObject.Predmet.ProtuStrankaListNazivFormated>
  <DomainObject.Predmet.ProtuStrankaListNazivFormatedOIB>
    <izvorni_sadrzaj>
      <item>JADRO-DOM d.o.o., OIB 44603541668</item>
    </izvorni_sadrzaj>
    <derivirana_varijabla naziv="DomainObject.Predmet.ProtuStrankaListNazivFormatedOIB_1">
      <item>JADRO-DOM d.o.o., OIB 44603541668</item>
    </derivirana_varijabla>
  </DomainObject.Predmet.ProtuStrankaListNazivFormatedOIB>
  <DomainObject.Predmet.OstaliListFormated>
    <izvorni_sadrzaj>
      <item>Branko Zeko punomoćnik sudionika u postupku JADRO-DOM d.o.o.</item>
    </izvorni_sadrzaj>
    <derivirana_varijabla naziv="DomainObject.Predmet.OstaliListFormated_1">
      <item>Branko Zeko punomoćnik sudionika u postupku JADRO-DOM d.o.o.</item>
    </derivirana_varijabla>
  </DomainObject.Predmet.OstaliListFormated>
  <DomainObject.Predmet.OstaliListFormatedOIB>
    <izvorni_sadrzaj>
      <item>Branko Zeko, OIB 84263784797 punomoćnik sudionika u postupku JADRO-DOM d.o.o.</item>
    </izvorni_sadrzaj>
    <derivirana_varijabla naziv="DomainObject.Predmet.OstaliListFormatedOIB_1">
      <item>Branko Zeko, OIB 84263784797 punomoćnik sudionika u postupku JADRO-DOM d.o.o.</item>
    </derivirana_varijabla>
  </DomainObject.Predmet.OstaliListFormatedOIB>
  <DomainObject.Predmet.OstaliListFormatedWithAdress>
    <izvorni_sadrzaj>
      <item>Branko Zeko, Ulica Julija Knifera 4, 10000 Zagreb punomoćnik sudionika u postupku JADRO-DOM d.o.o.</item>
    </izvorni_sadrzaj>
    <derivirana_varijabla naziv="DomainObject.Predmet.OstaliListFormatedWithAdress_1">
      <item>Branko Zeko, Ulica Julija Knifera 4, 10000 Zagreb punomoćnik sudionika u postupku JADRO-DOM d.o.o.</item>
    </derivirana_varijabla>
  </DomainObject.Predmet.OstaliListFormatedWithAdress>
  <DomainObject.Predmet.OstaliListFormatedWithAdressOIB>
    <izvorni_sadrzaj>
      <item>Branko Zeko, OIB 84263784797, Ulica Julija Knifera 4, 10000 Zagreb punomoćnik sudionika u postupku JADRO-DOM d.o.o.</item>
    </izvorni_sadrzaj>
    <derivirana_varijabla naziv="DomainObject.Predmet.OstaliListFormatedWithAdressOIB_1">
      <item>Branko Zeko, OIB 84263784797, Ulica Julija Knifera 4, 10000 Zagreb punomoćnik sudionika u postupku JADRO-DOM d.o.o.</item>
    </derivirana_varijabla>
  </DomainObject.Predmet.OstaliListFormatedWithAdressOIB>
  <DomainObject.Predmet.OstaliListNazivFormated>
    <izvorni_sadrzaj>
      <item>Branko Zeko</item>
    </izvorni_sadrzaj>
    <derivirana_varijabla naziv="DomainObject.Predmet.OstaliListNazivFormated_1">
      <item>Branko Zeko</item>
    </derivirana_varijabla>
  </DomainObject.Predmet.OstaliListNazivFormated>
  <DomainObject.Predmet.OstaliListNazivFormatedOIB>
    <izvorni_sadrzaj>
      <item>Branko Zeko, OIB 84263784797</item>
    </izvorni_sadrzaj>
    <derivirana_varijabla naziv="DomainObject.Predmet.OstaliListNazivFormatedOIB_1">
      <item>Branko Zeko, OIB 84263784797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JADRO-DOM d.o.o.</izvorni_sadrzaj>
    <derivirana_varijabla naziv="DomainObject.Predmet.ProtustrankaIDrugi_1">JADRO-DOM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JADRO-DOM d.o.o., OIB 44603541668, Skokov prilaz 5, 10000 Zagreb</izvorni_sadrzaj>
    <derivirana_varijabla naziv="DomainObject.Predmet.ProtustrankaIDrugiAdressOIB_1">JADRO-DOM d.o.o., OIB 44603541668, Skokov prilaz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JADRO-DOM d.o.o.</item>
      <item>Branko Zeko</item>
    </izvorni_sadrzaj>
    <derivirana_varijabla naziv="DomainObject.Predmet.SudioniciListNaziv_1">
      <item>FINA Regionalni centar Zagreb</item>
      <item>JADRO-DOM d.o.o.</item>
      <item>Branko Zeko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JADRO-DOM d.o.o., OIB 44603541668, Skokov prilaz 5,10000 Zagreb</item>
      <item>Branko Zeko, OIB 84263784797, Ulica Julija Knifera 4,10000 Zagreb</item>
    </izvorni_sadrzaj>
    <derivirana_varijabla naziv="DomainObject.Predmet.SudioniciListAdressOIB_1">
      <item>FINA Regionalni centar Zagreb, OIB 85821130368, Trg svibanjskih žrtava 1995. br. 1,10000 Zagreb</item>
      <item>JADRO-DOM d.o.o., OIB 44603541668, Skokov prilaz 5,10000 Zagreb</item>
      <item>Branko Zeko, OIB 84263784797, Ulica Julija Knifera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44603541668</item>
      <item>, OIB 84263784797</item>
    </izvorni_sadrzaj>
    <derivirana_varijabla naziv="DomainObject.Predmet.SudioniciListNazivOIB_1">
      <item>, OIB 85821130368</item>
      <item>, OIB 44603541668</item>
      <item>, OIB 84263784797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244</properties:Words>
  <properties:Characters>1332</properties:Characters>
  <properties:Lines>44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2016-01-14T10:38:00Z</dcterms:created>
  <dc:creator>ilukac</dc:creator>
  <cp:lastModifiedBy>Višnja Svečak</cp:lastModifiedBy>
  <cp:lastPrinted>2016-01-14T10:38:00Z</cp:lastPrinted>
  <dcterms:modified xmlns:xsi="http://www.w3.org/2001/XMLSchema-instance" xsi:type="dcterms:W3CDTF">2016-01-14T10:39:00Z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