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82a7b9" w14:paraId="582a7b9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7D6948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7D6948">
              <w:t>429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7D6948">
              <w:t>8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B7C7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D6948" w:rsidRPr="007D6948">
        <w:rPr>
          <w:rFonts w:eastAsia="Times New Roman" w:hAnsi="Times New Roman" w:ascii="Times New Roman"/>
          <w:color w:themeColor="text1" w:val="000000"/>
          <w:sz w:val="24"/>
          <w:szCs w:val="24"/>
        </w:rPr>
        <w:t>PANIĆ-TEAM j.d.o.o., Čakovec, Andrije Mohorovičića 5, OIB: 82600862733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</w:t>
      </w:r>
      <w:r w:rsidR="007D6948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5B7C71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D64F7" w:rsidR="0009785E" w:rsidRPr="005B7C71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22" w:left="2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7C71" w:rsidP="0009785E" w:rsidR="0009785E" w:rsidRPr="005B7C7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18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prosinca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2018. u </w:t>
      </w:r>
      <w:r w:rsidR="007D6948">
        <w:rPr>
          <w:rFonts w:eastAsia="Times New Roman" w:hAnsi="Times New Roman" w:ascii="Times New Roman"/>
          <w:b/>
          <w:sz w:val="24"/>
          <w:szCs w:val="24"/>
          <w:lang w:eastAsia="hr-HR"/>
        </w:rPr>
        <w:t>9:0</w:t>
      </w:r>
      <w:r w:rsidR="00A369C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5B7C71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8D64F7" w:rsidR="0009785E" w:rsidRPr="005B7C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kod Trgovačkog suda u Varaždinu, Braće Radić 2, sudnica broj 224/II kat,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a na koje se dostavom ovoga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pozivaju: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direktor dužnika: Mirko Panić, Čakovec, Mihovljanska 27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Pr="007D69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(kao pravna osoba koja za dužnika obavlja poslove platnog prometa)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7D69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7154DD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Cs w:val="20"/>
          <w:lang w:eastAsia="hr-HR"/>
        </w:rPr>
      </w:pPr>
    </w:p>
    <w:p w:rsidRDefault="00535E53" w:rsidP="008D64F7" w:rsidR="0009785E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>Ponovno se poziva direktor dužnika da postupi po zaključku suda broj St-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429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/2018-4 od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kao i po rješenju suda broj St-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429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/2018-5 od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Upozorava se direktor dužnika da je sukladno čl. 117. Stečajnog zakona (Narodne novine broj 71/15 i 104/17) dužan bez odgode sudu pružiti sve potrebne podatke i obavijesti vezane za utvrđenje uvjeta za pokretanje stečajnog postupka.</w:t>
      </w:r>
    </w:p>
    <w:p w:rsidRDefault="00535E53" w:rsidP="00535E53" w:rsidR="00535E53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535E5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B7C71" w:rsidRPr="00535E53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ovoga </w:t>
      </w:r>
      <w:r w:rsidR="00535E53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7D6948" w:rsidP="007D6948" w:rsidR="007D6948" w:rsidRPr="007D6948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direktor dužnika: Mirko Panić, Čakovec, Mihovljanska 27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EE4FBD" w:rsidRPr="00EE4FBD">
      <w:rPr>
        <w:rFonts w:hAnsi="Times New Roman" w:ascii="Times New Roman"/>
        <w:bCs/>
        <w:noProof/>
        <w:sz w:val="24"/>
        <w:szCs w:val="24"/>
      </w:rPr>
      <w:t>Poslovni broj: 10 St-429/2018-8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E4FB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70296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35E53"/>
    <w:rsid w:val="005B7C71"/>
    <w:rsid w:val="005E1D89"/>
    <w:rsid w:val="005F633B"/>
    <w:rsid w:val="00613168"/>
    <w:rsid w:val="00685195"/>
    <w:rsid w:val="006F7BE7"/>
    <w:rsid w:val="00706C0E"/>
    <w:rsid w:val="007154DD"/>
    <w:rsid w:val="00741600"/>
    <w:rsid w:val="00757A30"/>
    <w:rsid w:val="007802E2"/>
    <w:rsid w:val="0078776D"/>
    <w:rsid w:val="007A409A"/>
    <w:rsid w:val="007B18F5"/>
    <w:rsid w:val="007D6948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8D64F7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1855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E4FBD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F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F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PANIĆ-TEAM jednostavno društvo s ograničenom odgovornošću za proizvodnju drvenih peleta i briketa zastupanog po punomoćniku Mirko Panić</izvorni_sadrzaj>
    <derivirana_varijabla naziv="DomainObject.Predmet.ProtustrankaFormated_1">  PANIĆ-TEAM jednostavno društvo s ograničenom odgovornošću za proizvodnju drvenih peleta i briketa zastupanog po punomoćniku Mirko Panić</derivirana_varijabla>
  </DomainObject.Predmet.ProtustrankaFormated>
  <DomainObject.Predmet.ProtustrankaFormatedOIB>
    <izvorni_sadrzaj>  PANIĆ-TEAM jednostavno društvo s ograničenom odgovornošću za proizvodnju drvenih peleta i briketa, OIB 82600862733 zastupanog po punomoćniku Mirko Panić</izvorni_sadrzaj>
    <derivirana_varijabla naziv="DomainObject.Predmet.ProtustrankaFormatedOIB_1">  PANIĆ-TEAM jednostavno društvo s ograničenom odgovornošću za proizvodnju drvenih peleta i briketa, OIB 82600862733 zastupanog po punomoćniku Mirko Panić</derivirana_varijabla>
  </DomainObject.Predmet.ProtustrankaFormatedOIB>
  <DomainObject.Predmet.ProtustrankaFormatedWithAdress>
    <izvorni_sadrzaj> PANIĆ-TEAM jednostavno društvo s ograničenom odgovornošću za proizvodnju drvenih peleta i briketa, Andrije Mohorovičića 5, 40000 Čakovec zastupanog po punomoćniku Mirko Panić</izvorni_sadrzaj>
    <derivirana_varijabla naziv="DomainObject.Predmet.ProtustrankaFormatedWithAdress_1"> PANIĆ-TEAM jednostavno društvo s ograničenom odgovornošću za proizvodnju drvenih peleta i briketa, Andrije Mohorovičića 5, 40000 Čakovec zastupanog po punomoćniku Mirko Panić</derivirana_varijabla>
  </DomainObject.Predmet.ProtustrankaFormatedWithAdress>
  <DomainObject.Predmet.ProtustrankaFormatedWithAdressOIB>
    <izvorni_sadrzaj> PANIĆ-TEAM jednostavno društvo s ograničenom odgovornošću za proizvodnju drvenih peleta i briketa, OIB 82600862733, Andrije Mohorovičića 5, 40000 Čakovec zastupanog po punomoćniku Mirko Panić</izvorni_sadrzaj>
    <derivirana_varijabla naziv="DomainObject.Predmet.ProtustrankaFormatedWithAdressOIB_1"> PANIĆ-TEAM jednostavno društvo s ograničenom odgovornošću za proizvodnju drvenih peleta i briketa, OIB 82600862733, Andrije Mohorovičića 5, 40000 Čakovec zastupanog po punomoćniku Mirko Panić</derivirana_varijabla>
  </DomainObject.Predmet.ProtustrankaFormatedWithAdressOIB>
  <DomainObject.Predmet.ProtustrankaWithAdress>
    <izvorni_sadrzaj>PANIĆ-TEAM jednostavno društvo s ograničenom odgovornošću za proizvodnju drvenih peleta i briketa Andrije Mohorovičića 5, 40000 Čakovec</izvorni_sadrzaj>
    <derivirana_varijabla naziv="DomainObject.Predmet.ProtustrankaWithAdress_1">PANIĆ-TEAM jednostavno društvo s ograničenom odgovornošću za proizvodnju drvenih peleta i briketa Andrije Mohorovičića 5, 40000 Čakovec</derivirana_varijabla>
  </DomainObject.Predmet.ProtustrankaWithAdress>
  <DomainObject.Predmet.ProtustrankaWithAdressOIB>
    <izvorni_sadrzaj>PANIĆ-TEAM jednostavno društvo s ograničenom odgovornošću za proizvodnju drvenih peleta i briketa, OIB 82600862733, Andrije Mohorovičića 5, 40000 Čakovec</izvorni_sadrzaj>
    <derivirana_varijabla naziv="DomainObject.Predmet.ProtustrankaWithAdressOIB_1">PANIĆ-TEAM jednostavno društvo s ograničenom odgovornošću za proizvodnju drvenih peleta i briketa, OIB 82600862733, Andrije Mohorovičića 5, 40000 Čakovec</derivirana_varijabla>
  </DomainObject.Predmet.ProtustrankaWithAdressOIB>
  <DomainObject.Predmet.ProtustrankaNazivFormated>
    <izvorni_sadrzaj>PANIĆ-TEAM jednostavno društvo s ograničenom odgovornošću za proizvodnju drvenih peleta i briketa</izvorni_sadrzaj>
    <derivirana_varijabla naziv="DomainObject.Predmet.ProtustrankaNazivFormated_1">PANIĆ-TEAM jednostavno društvo s ograničenom odgovornošću za proizvodnju drvenih peleta i briketa</derivirana_varijabla>
  </DomainObject.Predmet.ProtustrankaNazivFormated>
  <DomainObject.Predmet.ProtustrankaNazivFormatedOIB>
    <izvorni_sadrzaj>PANIĆ-TEAM jednostavno društvo s ograničenom odgovornošću za proizvodnju drvenih peleta i briketa, OIB 82600862733</izvorni_sadrzaj>
    <derivirana_varijabla naziv="DomainObject.Predmet.ProtustrankaNazivFormatedOIB_1">PANIĆ-TEAM jednostavno društvo s ograničenom odgovornošću za proizvodnju drvenih peleta i briketa, OIB 82600862733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16725.82</izvorni_sadrzaj>
    <derivirana_varijabla naziv="DomainObject.Predmet.TrenutnaVrijednost_1">16725.82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PANIĆ-TEAM jednostavno društvo s ograničenom odgovornošću za proizvodnju drvenih peleta i briketa zastupanog po punomoćniku Mirko Panić</item>
    </izvorni_sadrzaj>
    <derivirana_varijabla naziv="DomainObject.Predmet.ProtuStrankaListFormated_1">
      <item>PANIĆ-TEAM jednostavno društvo s ograničenom odgovornošću za proizvodnju drvenih peleta i briketa zastupanog po punomoćniku Mirko Panić</item>
    </derivirana_varijabla>
  </DomainObject.Predmet.ProtuStrankaListFormated>
  <DomainObject.Predmet.ProtuStrankaListFormatedOIB>
    <izvorni_sadrzaj>
      <item>PANIĆ-TEAM jednostavno društvo s ograničenom odgovornošću za proizvodnju drvenih peleta i briketa, OIB 82600862733 zastupanog po punomoćniku Mirko Panić</item>
    </izvorni_sadrzaj>
    <derivirana_varijabla naziv="DomainObject.Predmet.ProtuStrankaListFormatedOIB_1">
      <item>PANIĆ-TEAM jednostavno društvo s ograničenom odgovornošću za proizvodnju drvenih peleta i briketa, OIB 82600862733 zastupanog po punomoćniku Mirko Panić</item>
    </derivirana_varijabla>
  </DomainObject.Predmet.ProtuStrankaListFormatedOIB>
  <DomainObject.Predmet.ProtuStrankaListFormatedWithAdress>
    <izvorni_sadrzaj>
      <item>PANIĆ-TEAM jednostavno društvo s ograničenom odgovornošću za proizvodnju drvenih peleta i briketa, Andrije Mohorovičića 5, 40000 Čakovec zastupanog po punomoćniku Mirko Panić</item>
    </izvorni_sadrzaj>
    <derivirana_varijabla naziv="DomainObject.Predmet.ProtuStrankaListFormatedWithAdress_1">
      <item>PANIĆ-TEAM jednostavno društvo s ograničenom odgovornošću za proizvodnju drvenih peleta i briketa, Andrije Mohorovičića 5, 40000 Čakovec zastupanog po punomoćniku Mirko Panić</item>
    </derivirana_varijabla>
  </DomainObject.Predmet.ProtuStrankaListFormatedWithAdress>
  <DomainObject.Predmet.ProtuStrankaListFormatedWithAdressOIB>
    <izvorni_sadrzaj>
      <item>PANIĆ-TEAM jednostavno društvo s ograničenom odgovornošću za proizvodnju drvenih peleta i briketa, OIB 82600862733, Andrije Mohorovičića 5, 40000 Čakovec zastupanog po punomoćniku Mirko Panić</item>
    </izvorni_sadrzaj>
    <derivirana_varijabla naziv="DomainObject.Predmet.ProtuStrankaListFormatedWithAdressOIB_1">
      <item>PANIĆ-TEAM jednostavno društvo s ograničenom odgovornošću za proizvodnju drvenih peleta i briketa, OIB 82600862733, Andrije Mohorovičića 5, 40000 Čakovec zastupanog po punomoćniku Mirko Panić</item>
    </derivirana_varijabla>
  </DomainObject.Predmet.ProtuStrankaListFormatedWithAdressOIB>
  <DomainObject.Predmet.ProtuStrankaListNazivFormated>
    <izvorni_sadrzaj>
      <item>PANIĆ-TEAM jednostavno društvo s ograničenom odgovornošću za proizvodnju drvenih peleta i briketa</item>
    </izvorni_sadrzaj>
    <derivirana_varijabla naziv="DomainObject.Predmet.ProtuStrankaListNazivFormated_1">
      <item>PANIĆ-TEAM jednostavno društvo s ograničenom odgovornošću za proizvodnju drvenih peleta i briketa</item>
    </derivirana_varijabla>
  </DomainObject.Predmet.ProtuStrankaListNazivFormated>
  <DomainObject.Predmet.ProtuStrankaListNazivFormatedOIB>
    <izvorni_sadrzaj>
      <item>PANIĆ-TEAM jednostavno društvo s ograničenom odgovornošću za proizvodnju drvenih peleta i briketa, OIB 82600862733</item>
    </izvorni_sadrzaj>
    <derivirana_varijabla naziv="DomainObject.Predmet.ProtuStrankaListNazivFormatedOIB_1">
      <item>PANIĆ-TEAM jednostavno društvo s ograničenom odgovornošću za proizvodnju drvenih peleta i briketa, OIB 82600862733</item>
    </derivirana_varijabla>
  </DomainObject.Predmet.ProtuStrankaListNazivFormatedOIB>
  <DomainObject.Predmet.OstaliListFormated>
    <izvorni_sadrzaj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izvorni_sadrzaj>
    <derivirana_varijabla naziv="DomainObject.Predmet.OstaliListFormated_1"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derivirana_varijabla>
  </DomainObject.Predmet.OstaliListFormated>
  <DomainObject.Predmet.OstaliListFormatedOIB>
    <izvorni_sadrzaj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izvorni_sadrzaj>
    <derivirana_varijabla naziv="DomainObject.Predmet.OstaliListFormatedOIB_1"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derivirana_varijabla>
  </DomainObject.Predmet.OstaliListFormatedOIB>
  <DomainObject.Predmet.OstaliListFormatedWithAdress>
    <izvorni_sadrzaj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izvorni_sadrzaj>
    <derivirana_varijabla naziv="DomainObject.Predmet.OstaliListFormatedWithAdress_1"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derivirana_varijabla>
  </DomainObject.Predmet.OstaliListFormatedWithAdress>
  <DomainObject.Predmet.OstaliListFormatedWithAdressOIB>
    <izvorni_sadrzaj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izvorni_sadrzaj>
    <derivirana_varijabla naziv="DomainObject.Predmet.OstaliListFormatedWithAdressOIB_1"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derivirana_varijabla>
  </DomainObject.Predmet.OstaliListFormatedWithAdressOIB>
  <DomainObject.Predmet.OstaliListNazivFormated>
    <izvorni_sadrzaj>
      <item>Sudski registar</item>
      <item>Mirko Panić</item>
      <item>Županijsko državno odvjetništvo</item>
      <item>Privredna banka Zagreb d.d.</item>
      <item>Županijsko državno odjvjetništvo</item>
    </izvorni_sadrzaj>
    <derivirana_varijabla naziv="DomainObject.Predmet.OstaliListNazivFormated_1">
      <item>Sudski registar</item>
      <item>Mirko Panić</item>
      <item>Županijsko državno odvjetništvo</item>
      <item>Privredna banka Zagreb d.d.</item>
      <item>Županijsko državno odjvjetništvo</item>
    </derivirana_varijabla>
  </DomainObject.Predmet.OstaliListNazivFormated>
  <DomainObject.Predmet.OstaliListNazivFormatedOIB>
    <izvorni_sadrzaj>
      <item>Sudski registar</item>
      <item>Mirko Panić, OIB 11761536967</item>
      <item>Županijsko državno odvjetništvo</item>
      <item>Privredna banka Zagreb d.d.</item>
      <item>Županijsko državno odjvjetništvo</item>
    </izvorni_sadrzaj>
    <derivirana_varijabla naziv="DomainObject.Predmet.OstaliListNazivFormatedOIB_1">
      <item>Sudski registar</item>
      <item>Mirko Panić, OIB 11761536967</item>
      <item>Županijsko državno odvjetništvo</item>
      <item>Privredna banka Zagreb d.d.</item>
      <item>Županijsko državno odjvjetništvo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PANIĆ-TEAM jednostavno društvo s ograničenom odgovornošću za proizvodnju drvenih peleta i briketa</izvorni_sadrzaj>
    <derivirana_varijabla naziv="DomainObject.Predmet.ProtustrankaIDrugi_1">PANIĆ-TEAM jednostavno društvo s ograničenom odgovornošću za proizvodnju drvenih peleta i briketa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PANIĆ-TEAM jednostavno društvo s ograničenom odgovornošću za proizvodnju drvenih peleta i briketa, OIB 82600862733, Andrije Mohorovičića 5, 40000 Čakovec</izvorni_sadrzaj>
    <derivirana_varijabla naziv="DomainObject.Predmet.ProtustrankaIDrugiAdressOIB_1">PANIĆ-TEAM jednostavno društvo s ograničenom odgovornošću za proizvodnju drvenih peleta i briketa, OIB 82600862733, Andrije Mohorovičića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  <item>Županijsko državno odjvjetništvo</item>
    </izvorni_sadrzaj>
    <derivirana_varijabla naziv="DomainObject.Predmet.SudioniciListNaziv_1"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  <item>Županijsko državno odjvjetništvo</item>
    </derivirana_varijabla>
  </DomainObject.Predmet.SudioniciListNaziv>
  <DomainObject.Predmet.SudioniciListAdressOIB>
    <izvorni_sadrzaj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  <item>Županijsko državno odjvjetništvo</item>
    </izvorni_sadrzaj>
    <derivirana_varijabla naziv="DomainObject.Predmet.SudioniciListAdressOIB_1"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  <item>Županijsko državno odjvjetništvo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82600862733</item>
      <item>, OIB null</item>
      <item>, OIB 11761536967</item>
      <item>, OIB null</item>
      <item>, OIB null</item>
      <item>, OIB null</item>
    </izvorni_sadrzaj>
    <derivirana_varijabla naziv="DomainObject.Predmet.SudioniciListNazivOIB_1">
      <item>, OIB 85821130368</item>
      <item>, OIB 82600862733</item>
      <item>, OIB null</item>
      <item>, OIB 11761536967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St-429/2018-4</izvorni_sadrzaj>
    <derivirana_varijabla naziv="DomainObject.PredzadnjaOdlukaIzPredmeta.Oznaka_1">St-429/2018-4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950B6-32AE-49CA-8256-B7D1CA39F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1629</properties:Characters>
  <properties:Lines>56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2018-11-28T07:51:00Z</dcterms:created>
  <dc:creator>Mirjana Mlinarić</dc:creator>
  <cp:lastModifiedBy>Nevenka Vuković</cp:lastModifiedBy>
  <cp:lastPrinted>2018-11-27T12:52:00Z</cp:lastPrinted>
  <dcterms:modified xmlns:xsi="http://www.w3.org/2001/XMLSchema-instance" xsi:type="dcterms:W3CDTF">2018-11-28T08:08:00Z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(St-429-18-8 Zaključak - poziv za ročište-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