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53ea" w14:paraId="ced53ea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C3140E">
        <w:t>129</w:t>
      </w:r>
      <w:r w:rsidR="00533F6D">
        <w:t>/2017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A458FA" w:rsidR="00822BD8" w:rsidRPr="00822BD8">
      <w:r>
        <w:t>I        </w:t>
      </w:r>
      <w:r>
        <w:tab/>
      </w:r>
      <w:r w:rsidR="00361F1A">
        <w:t>Za dužnika</w:t>
      </w:r>
      <w:r w:rsidR="00C3140E">
        <w:t xml:space="preserve"> </w:t>
      </w:r>
      <w:r w:rsidR="00C3140E" w:rsidRPr="00C3140E">
        <w:t>ZELE-Z.N.S. d.o.o</w:t>
      </w:r>
      <w:r w:rsidR="00C3140E">
        <w:t>., Osječka 81</w:t>
      </w:r>
      <w:r w:rsidR="00662531">
        <w:t>,</w:t>
      </w:r>
      <w:r w:rsidR="00FA20A0">
        <w:t xml:space="preserve"> Zagreb</w:t>
      </w:r>
      <w:r w:rsidR="00AA59EC">
        <w:t>,</w:t>
      </w:r>
      <w:r w:rsidR="00822BD8">
        <w:t xml:space="preserve"> OIB:</w:t>
      </w:r>
      <w:r w:rsidR="00AA59EC">
        <w:t xml:space="preserve"> </w:t>
      </w:r>
      <w:r w:rsidR="00C3140E" w:rsidRPr="00C3140E">
        <w:t>11415706471</w:t>
      </w:r>
      <w:r w:rsidR="00C3140E">
        <w:t>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C3140E">
        <w:t>nova za plaćanje je 31.154,02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D169C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A" w:rsidR="00520E5A">
      <w:r>
        <w:separator/>
      </w:r>
    </w:p>
  </w:endnote>
  <w:endnote w:id="0" w:type="continuationSeparator">
    <w:p w:rsidRDefault="00520E5A" w:rsidR="00520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A" w:rsidR="00520E5A">
      <w:r>
        <w:separator/>
      </w:r>
    </w:p>
  </w:footnote>
  <w:footnote w:id="0" w:type="continuationSeparator">
    <w:p w:rsidRDefault="00520E5A" w:rsidR="00520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33B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St-129/2017</izvorni_sadrzaj>
    <derivirana_varijabla naziv="DomainObject.Predmet.OznakaBroj_1">St-129/2017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ZELE-Z.N.S. d.o.o. zastupanog po punomoćniku STIPO BRZOVIĆ</izvorni_sadrzaj>
    <derivirana_varijabla naziv="DomainObject.Predmet.ProtustrankaFormated_1">  ZELE-Z.N.S. d.o.o. zastupanog po punomoćniku STIPO BRZOVIĆ</derivirana_varijabla>
  </DomainObject.Predmet.ProtustrankaFormated>
  <DomainObject.Predmet.ProtustrankaFormatedOIB>
    <izvorni_sadrzaj>  ZELE-Z.N.S. d.o.o., OIB 11415706471 zastupanog po punomoćniku STIPO BRZOVIĆ</izvorni_sadrzaj>
    <derivirana_varijabla naziv="DomainObject.Predmet.ProtustrankaFormatedOIB_1">  ZELE-Z.N.S. d.o.o., OIB 11415706471 zastupanog po punomoćniku STIPO BRZOVIĆ</derivirana_varijabla>
  </DomainObject.Predmet.ProtustrankaFormatedOIB>
  <DomainObject.Predmet.ProtustrankaFormatedWithAdress>
    <izvorni_sadrzaj> ZELE-Z.N.S. d.o.o., Osječka 81, 10000 Zagreb zastupanog po punomoćniku STIPO BRZOVIĆ</izvorni_sadrzaj>
    <derivirana_varijabla naziv="DomainObject.Predmet.ProtustrankaFormatedWithAdress_1"> ZELE-Z.N.S. d.o.o., Osječka 81, 10000 Zagreb zastupanog po punomoćniku STIPO BRZOVIĆ</derivirana_varijabla>
  </DomainObject.Predmet.ProtustrankaFormatedWithAdress>
  <DomainObject.Predmet.ProtustrankaFormatedWithAdressOIB>
    <izvorni_sadrzaj> ZELE-Z.N.S. d.o.o., OIB 11415706471, Osječka 81, 10000 Zagreb zastupanog po punomoćniku STIPO BRZOVIĆ</izvorni_sadrzaj>
    <derivirana_varijabla naziv="DomainObject.Predmet.ProtustrankaFormatedWithAdressOIB_1"> ZELE-Z.N.S. d.o.o., OIB 11415706471, Osječka 81, 10000 Zagreb zastupanog po punomoćniku STIPO BRZOVIĆ</derivirana_varijabla>
  </DomainObject.Predmet.ProtustrankaFormatedWithAdressOIB>
  <DomainObject.Predmet.ProtustrankaWithAdress>
    <izvorni_sadrzaj>ZELE-Z.N.S. d.o.o. Osječka 81, 10000 Zagreb</izvorni_sadrzaj>
    <derivirana_varijabla naziv="DomainObject.Predmet.ProtustrankaWithAdress_1">ZELE-Z.N.S. d.o.o. Osječka 81, 10000 Zagreb</derivirana_varijabla>
  </DomainObject.Predmet.ProtustrankaWithAdress>
  <DomainObject.Predmet.ProtustrankaWithAdressOIB>
    <izvorni_sadrzaj>ZELE-Z.N.S. d.o.o., OIB 11415706471, Osječka 81, 10000 Zagreb</izvorni_sadrzaj>
    <derivirana_varijabla naziv="DomainObject.Predmet.ProtustrankaWithAdressOIB_1">ZELE-Z.N.S. d.o.o., OIB 11415706471, Osječka 81, 10000 Zagreb</derivirana_varijabla>
  </DomainObject.Predmet.ProtustrankaWithAdressOIB>
  <DomainObject.Predmet.ProtustrankaNazivFormated>
    <izvorni_sadrzaj>ZELE-Z.N.S. d.o.o.</izvorni_sadrzaj>
    <derivirana_varijabla naziv="DomainObject.Predmet.ProtustrankaNazivFormated_1">ZELE-Z.N.S. d.o.o.</derivirana_varijabla>
  </DomainObject.Predmet.ProtustrankaNazivFormated>
  <DomainObject.Predmet.ProtustrankaNazivFormatedOIB>
    <izvorni_sadrzaj>ZELE-Z.N.S. d.o.o., OIB 11415706471</izvorni_sadrzaj>
    <derivirana_varijabla naziv="DomainObject.Predmet.ProtustrankaNazivFormatedOIB_1">ZELE-Z.N.S. d.o.o., OIB 11415706471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ZELE-Z.N.S. d.o.o. zastupanog po punomoćniku STIPO BRZOVIĆ</item>
    </izvorni_sadrzaj>
    <derivirana_varijabla naziv="DomainObject.Predmet.ProtuStrankaListFormated_1">
      <item>ZELE-Z.N.S. d.o.o. zastupanog po punomoćniku STIPO BRZOVIĆ</item>
    </derivirana_varijabla>
  </DomainObject.Predmet.ProtuStrankaListFormated>
  <DomainObject.Predmet.ProtuStrankaListFormatedOIB>
    <izvorni_sadrzaj>
      <item>ZELE-Z.N.S. d.o.o., OIB 11415706471 zastupanog po punomoćniku STIPO BRZOVIĆ</item>
    </izvorni_sadrzaj>
    <derivirana_varijabla naziv="DomainObject.Predmet.ProtuStrankaListFormatedOIB_1">
      <item>ZELE-Z.N.S. d.o.o., OIB 11415706471 zastupanog po punomoćniku STIPO BRZOVIĆ</item>
    </derivirana_varijabla>
  </DomainObject.Predmet.ProtuStrankaListFormatedOIB>
  <DomainObject.Predmet.ProtuStrankaListFormatedWithAdress>
    <izvorni_sadrzaj>
      <item>ZELE-Z.N.S. d.o.o., Osječka 81, 10000 Zagreb zastupanog po punomoćniku STIPO BRZOVIĆ</item>
    </izvorni_sadrzaj>
    <derivirana_varijabla naziv="DomainObject.Predmet.ProtuStrankaListFormatedWithAdress_1">
      <item>ZELE-Z.N.S. d.o.o., Osječka 81, 10000 Zagreb zastupanog po punomoćniku STIPO BRZOVIĆ</item>
    </derivirana_varijabla>
  </DomainObject.Predmet.ProtuStrankaListFormatedWithAdress>
  <DomainObject.Predmet.ProtuStrankaListFormatedWithAdressOIB>
    <izvorni_sadrzaj>
      <item>ZELE-Z.N.S. d.o.o., OIB 11415706471, Osječka 81, 10000 Zagreb zastupanog po punomoćniku STIPO BRZOVIĆ</item>
    </izvorni_sadrzaj>
    <derivirana_varijabla naziv="DomainObject.Predmet.ProtuStrankaListFormatedWithAdressOIB_1">
      <item>ZELE-Z.N.S. d.o.o., OIB 11415706471, Osječka 81, 10000 Zagreb zastupanog po punomoćniku STIPO BRZOVIĆ</item>
    </derivirana_varijabla>
  </DomainObject.Predmet.ProtuStrankaListFormatedWithAdressOIB>
  <DomainObject.Predmet.ProtuStrankaListNazivFormated>
    <izvorni_sadrzaj>
      <item>ZELE-Z.N.S. d.o.o.</item>
    </izvorni_sadrzaj>
    <derivirana_varijabla naziv="DomainObject.Predmet.ProtuStrankaListNazivFormated_1">
      <item>ZELE-Z.N.S. d.o.o.</item>
    </derivirana_varijabla>
  </DomainObject.Predmet.ProtuStrankaListNazivFormated>
  <DomainObject.Predmet.ProtuStrankaListNazivFormatedOIB>
    <izvorni_sadrzaj>
      <item>ZELE-Z.N.S. d.o.o., OIB 11415706471</item>
    </izvorni_sadrzaj>
    <derivirana_varijabla naziv="DomainObject.Predmet.ProtuStrankaListNazivFormatedOIB_1">
      <item>ZELE-Z.N.S. d.o.o., OIB 11415706471</item>
    </derivirana_varijabla>
  </DomainObject.Predmet.ProtuStrankaListNazivFormatedOIB>
  <DomainObject.Predmet.OstaliListFormated>
    <izvorni_sadrzaj>
      <item>STIPO BRZOVIĆ punomoćnik sudionika u postupku ZELE-Z.N.S. d.o.o.</item>
    </izvorni_sadrzaj>
    <derivirana_varijabla naziv="DomainObject.Predmet.OstaliListFormated_1">
      <item>STIPO BRZOVIĆ punomoćnik sudionika u postupku ZELE-Z.N.S. d.o.o.</item>
    </derivirana_varijabla>
  </DomainObject.Predmet.OstaliListFormated>
  <DomainObject.Predmet.OstaliListFormatedOIB>
    <izvorni_sadrzaj>
      <item>STIPO BRZOVIĆ, OIB 09124878866 punomoćnik sudionika u postupku ZELE-Z.N.S. d.o.o.</item>
    </izvorni_sadrzaj>
    <derivirana_varijabla naziv="DomainObject.Predmet.OstaliListFormatedOIB_1">
      <item>STIPO BRZOVIĆ, OIB 09124878866 punomoćnik sudionika u postupku ZELE-Z.N.S. d.o.o.</item>
    </derivirana_varijabla>
  </DomainObject.Predmet.OstaliListFormatedOIB>
  <DomainObject.Predmet.OstaliListFormatedWithAdress>
    <izvorni_sadrzaj>
      <item>STIPO BRZOVIĆ, OSJEČKA 81, 10000 Zagreb punomoćnik sudionika u postupku ZELE-Z.N.S. d.o.o.</item>
    </izvorni_sadrzaj>
    <derivirana_varijabla naziv="DomainObject.Predmet.OstaliListFormatedWithAdress_1">
      <item>STIPO BRZOVIĆ, OSJEČKA 81, 10000 Zagreb punomoćnik sudionika u postupku ZELE-Z.N.S. d.o.o.</item>
    </derivirana_varijabla>
  </DomainObject.Predmet.OstaliListFormatedWithAdress>
  <DomainObject.Predmet.OstaliListFormatedWithAdressOIB>
    <izvorni_sadrzaj>
      <item>STIPO BRZOVIĆ, OIB 09124878866, OSJEČKA 81, 10000 Zagreb punomoćnik sudionika u postupku ZELE-Z.N.S. d.o.o.</item>
    </izvorni_sadrzaj>
    <derivirana_varijabla naziv="DomainObject.Predmet.OstaliListFormatedWithAdressOIB_1">
      <item>STIPO BRZOVIĆ, OIB 09124878866, OSJEČKA 81, 10000 Zagreb punomoćnik sudionika u postupku ZELE-Z.N.S. d.o.o.</item>
    </derivirana_varijabla>
  </DomainObject.Predmet.OstaliListFormatedWithAdressOIB>
  <DomainObject.Predmet.OstaliListNazivFormated>
    <izvorni_sadrzaj>
      <item>STIPO BRZOVIĆ</item>
    </izvorni_sadrzaj>
    <derivirana_varijabla naziv="DomainObject.Predmet.OstaliListNazivFormated_1">
      <item>STIPO BRZOVIĆ</item>
    </derivirana_varijabla>
  </DomainObject.Predmet.OstaliListNazivFormated>
  <DomainObject.Predmet.OstaliListNazivFormatedOIB>
    <izvorni_sadrzaj>
      <item>STIPO BRZOVIĆ, OIB 09124878866</item>
    </izvorni_sadrzaj>
    <derivirana_varijabla naziv="DomainObject.Predmet.OstaliListNazivFormatedOIB_1">
      <item>STIPO BRZOVIĆ, OIB 09124878866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ZELE-Z.N.S. d.o.o.</izvorni_sadrzaj>
    <derivirana_varijabla naziv="DomainObject.Predmet.ProtustrankaIDrugi_1">ZELE-Z.N.S.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ZELE-Z.N.S. d.o.o., OIB 11415706471, Osječka 81, 10000 Zagreb</izvorni_sadrzaj>
    <derivirana_varijabla naziv="DomainObject.Predmet.ProtustrankaIDrugiAdressOIB_1">ZELE-Z.N.S. d.o.o., OIB 11415706471, Osječka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ZELE-Z.N.S. d.o.o.</item>
      <item>STIPO BRZOVIĆ</item>
    </izvorni_sadrzaj>
    <derivirana_varijabla naziv="DomainObject.Predmet.SudioniciListNaziv_1">
      <item>FINA Regionalni centar Zagreb</item>
      <item>ZELE-Z.N.S. d.o.o.</item>
      <item>STIPO BRZOVIĆ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ZELE-Z.N.S. d.o.o., OIB 11415706471, Osječka 81,10000 Zagreb</item>
      <item>STIPO BRZOVIĆ, OIB 09124878866, OSJEČKA 81,10000 Zagreb</item>
    </izvorni_sadrzaj>
    <derivirana_varijabla naziv="DomainObject.Predmet.SudioniciListAdressOIB_1">
      <item>FINA Regionalni centar Zagreb, OIB 85821130368, Trg svibanjskih žrtava 1995. br. 1,10000 Zagreb</item>
      <item>ZELE-Z.N.S. d.o.o., OIB 11415706471, Osječka 81,10000 Zagreb</item>
      <item>STIPO BRZOVIĆ, OIB 09124878866, OSJEČKA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11415706471</item>
      <item>, OIB 09124878866</item>
    </izvorni_sadrzaj>
    <derivirana_varijabla naziv="DomainObject.Predmet.SudioniciListNazivOIB_1">
      <item>, OIB 85821130368</item>
      <item>, OIB 11415706471</item>
      <item>, OIB 09124878866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952513-DE33-4EA6-A47C-8C3A9E97B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1361</properties:Characters>
  <properties:Lines>44</properties:Lines>
  <properties:Paragraphs>20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2017-03-10T12:03:00Z</cp:lastPrinted>
  <dcterms:modified xmlns:xsi="http://www.w3.org/2001/XMLSchema-instance" xsi:type="dcterms:W3CDTF">2017-03-10T12:03:00Z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