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bfae5" w14:paraId="c8bfae5" w:rsidRDefault="000977FD" w:rsidP="000977FD" w:rsidR="000977FD" w:rsidRPr="008723FD">
      <w:pPr>
        <w15:collapsed w:val="false"/>
        <w:rPr>
          <w:bCs/>
        </w:rPr>
      </w:pPr>
      <w:bookmarkStart w:name="_GoBack" w:id="0"/>
      <w:bookmarkEnd w:id="0"/>
      <w:r w:rsidRPr="008723FD">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723FD">
        <w:rPr>
          <w:bCs/>
        </w:rPr>
        <w:t xml:space="preserve"> </w:t>
      </w:r>
    </w:p>
    <w:p w:rsidRDefault="000977FD" w:rsidP="000977FD" w:rsidR="000977FD" w:rsidRPr="008723FD">
      <w:pPr>
        <w:pStyle w:val="Naslov1"/>
        <w:rPr>
          <w:rFonts w:cs="Times New Roman" w:hAnsi="Times New Roman" w:ascii="Times New Roman"/>
          <w:b w:val="false"/>
        </w:rPr>
      </w:pPr>
      <w:r w:rsidRPr="008723FD">
        <w:rPr>
          <w:rFonts w:cs="Times New Roman" w:hAnsi="Times New Roman" w:ascii="Times New Roman"/>
          <w:b w:val="false"/>
        </w:rPr>
        <w:t xml:space="preserve">REPUBLIKA HRVATSKA </w:t>
      </w:r>
    </w:p>
    <w:p w:rsidRDefault="000977FD" w:rsidP="000977FD" w:rsidR="000977FD" w:rsidRPr="008723FD">
      <w:pPr>
        <w:rPr>
          <w:bCs/>
        </w:rPr>
      </w:pPr>
      <w:r w:rsidRPr="008723FD">
        <w:rPr>
          <w:bCs/>
        </w:rPr>
        <w:t>TRGOVAČKI SUD U ZAGREBU</w:t>
      </w:r>
    </w:p>
    <w:p w:rsidRDefault="000977FD" w:rsidP="000977FD" w:rsidR="000977FD" w:rsidRPr="008723FD">
      <w:pPr>
        <w:rPr>
          <w:bCs/>
        </w:rPr>
      </w:pPr>
      <w:r w:rsidRPr="008723FD">
        <w:rPr>
          <w:bCs/>
        </w:rPr>
        <w:t>Zagreb, Amruševa 2/II</w:t>
      </w:r>
    </w:p>
    <w:p w:rsidRDefault="000977FD" w:rsidP="000977FD" w:rsidR="000977FD" w:rsidRPr="008723FD">
      <w:pPr>
        <w:rPr>
          <w:bCs/>
        </w:rPr>
      </w:pPr>
    </w:p>
    <w:p w:rsidRDefault="000977FD" w:rsidP="000977FD" w:rsidR="000977FD" w:rsidRPr="008723FD">
      <w:pPr>
        <w:rPr>
          <w:bCs/>
        </w:rPr>
      </w:pPr>
      <w:r w:rsidRPr="008723FD">
        <w:rPr>
          <w:bCs/>
        </w:rPr>
        <w:tab/>
      </w:r>
      <w:r w:rsidRPr="008723FD">
        <w:rPr>
          <w:bCs/>
        </w:rPr>
        <w:tab/>
      </w:r>
      <w:r w:rsidRPr="008723FD">
        <w:rPr>
          <w:bCs/>
        </w:rPr>
        <w:tab/>
      </w:r>
      <w:r w:rsidRPr="008723FD">
        <w:rPr>
          <w:bCs/>
        </w:rPr>
        <w:tab/>
      </w:r>
      <w:r w:rsidRPr="008723FD">
        <w:rPr>
          <w:bCs/>
        </w:rPr>
        <w:tab/>
      </w:r>
      <w:r w:rsidRPr="008723FD">
        <w:rPr>
          <w:bCs/>
        </w:rPr>
        <w:tab/>
      </w:r>
    </w:p>
    <w:p w:rsidRDefault="000977FD" w:rsidP="000977FD" w:rsidR="000977FD" w:rsidRPr="008723FD">
      <w:pPr>
        <w:jc w:val="center"/>
        <w:rPr>
          <w:bCs/>
        </w:rPr>
      </w:pPr>
      <w:r w:rsidRPr="008723FD">
        <w:rPr>
          <w:bCs/>
        </w:rPr>
        <w:t xml:space="preserve">R E P U B L I K A   H R V A T S K A </w:t>
      </w:r>
    </w:p>
    <w:p w:rsidRDefault="000977FD" w:rsidP="000977FD" w:rsidR="000977FD" w:rsidRPr="008723FD">
      <w:pPr>
        <w:jc w:val="center"/>
        <w:rPr>
          <w:bCs/>
        </w:rPr>
      </w:pPr>
    </w:p>
    <w:p w:rsidRDefault="000977FD" w:rsidP="000977FD" w:rsidR="000977FD" w:rsidRPr="008723FD">
      <w:pPr>
        <w:pStyle w:val="Naslov2"/>
        <w:rPr>
          <w:rFonts w:cs="Times New Roman" w:hAnsi="Times New Roman" w:ascii="Times New Roman"/>
          <w:b w:val="false"/>
        </w:rPr>
      </w:pPr>
      <w:r w:rsidRPr="008723FD">
        <w:rPr>
          <w:rFonts w:cs="Times New Roman" w:hAnsi="Times New Roman" w:ascii="Times New Roman"/>
          <w:b w:val="false"/>
        </w:rPr>
        <w:t>R J E Š E N J E</w:t>
      </w:r>
    </w:p>
    <w:p w:rsidRDefault="000977FD" w:rsidP="000977FD" w:rsidR="000977FD" w:rsidRPr="008723FD"/>
    <w:p w:rsidRDefault="000977FD" w:rsidP="000977FD" w:rsidR="000977FD" w:rsidRPr="008723FD"/>
    <w:p w:rsidRDefault="009F2DEB" w:rsidP="009F2DEB" w:rsidR="009F2DEB" w:rsidRPr="008723FD">
      <w:pPr>
        <w:ind w:firstLine="708"/>
        <w:jc w:val="both"/>
      </w:pPr>
      <w:r w:rsidRPr="008723FD">
        <w:t xml:space="preserve">TRGOVAČKI SUD U ZAGREBU po sucu Mirjani Chour Hršak </w:t>
      </w:r>
      <w:r w:rsidR="00E9494D" w:rsidRPr="008723FD">
        <w:t xml:space="preserve">povodom prijedloga predlagatelja likvidatora </w:t>
      </w:r>
      <w:r w:rsidR="00240D1A" w:rsidRPr="008723FD">
        <w:t>nad dužnikom</w:t>
      </w:r>
      <w:r w:rsidR="00232CFF" w:rsidRPr="008723FD">
        <w:t xml:space="preserve"> stečajna masa iza VIVO d.o.o. za graditeljstvo, Zagreb, Borčec 10a, MBS: 060140785, OIB: 01136257969</w:t>
      </w:r>
      <w:r w:rsidRPr="008723FD">
        <w:t>,</w:t>
      </w:r>
      <w:r w:rsidR="00E62D05" w:rsidRPr="008723FD">
        <w:t xml:space="preserve"> za pokretanje stečajnog postupka </w:t>
      </w:r>
      <w:r w:rsidR="00115C8E" w:rsidRPr="008723FD">
        <w:t>nad dužnikom stečajna masa iza VIVO d.o.o. za graditeljstvo, Zagreb, Borčec 10a, MBS: 060140785, OIB: 01136257969,</w:t>
      </w:r>
      <w:r w:rsidRPr="008723FD">
        <w:t xml:space="preserve">  dana 11. listopada 2018. godine donio je </w:t>
      </w:r>
    </w:p>
    <w:p w:rsidRDefault="000977FD" w:rsidP="000977FD" w:rsidR="000977FD" w:rsidRPr="008723FD">
      <w:pPr>
        <w:ind w:firstLine="708"/>
      </w:pPr>
    </w:p>
    <w:p w:rsidRDefault="000977FD" w:rsidP="000977FD" w:rsidR="000977FD" w:rsidRPr="008723FD">
      <w:pPr>
        <w:jc w:val="center"/>
        <w:rPr>
          <w:bCs/>
        </w:rPr>
      </w:pPr>
      <w:r w:rsidRPr="008723FD">
        <w:rPr>
          <w:bCs/>
        </w:rPr>
        <w:t xml:space="preserve">r i j e š i o   j e </w:t>
      </w:r>
    </w:p>
    <w:p w:rsidRDefault="000977FD" w:rsidP="000977FD" w:rsidR="000977FD" w:rsidRPr="008723FD">
      <w:pPr>
        <w:jc w:val="center"/>
        <w:rPr>
          <w:bCs/>
        </w:rPr>
      </w:pPr>
    </w:p>
    <w:p w:rsidRDefault="000977FD" w:rsidP="000977FD" w:rsidR="000977FD" w:rsidRPr="008723FD">
      <w:pPr>
        <w:pStyle w:val="Odlomakpopisa"/>
        <w:numPr>
          <w:ilvl w:val="0"/>
          <w:numId w:val="1"/>
        </w:numPr>
        <w:ind w:hanging="720"/>
        <w:jc w:val="both"/>
      </w:pPr>
      <w:r w:rsidRPr="008723FD">
        <w:t xml:space="preserve">Otvara se stečajni postupak nad </w:t>
      </w:r>
      <w:r w:rsidR="00115C8E" w:rsidRPr="008723FD">
        <w:t>dužnikom stečajna masa iza VIVO d.o.o. za graditeljstvo, Zagreb, Borčec 10a, MBS: 060140785, OIB: 01136257969</w:t>
      </w:r>
      <w:r w:rsidRPr="008723FD">
        <w:t>.</w:t>
      </w:r>
    </w:p>
    <w:p w:rsidRDefault="000977FD" w:rsidP="000977FD" w:rsidR="000977FD" w:rsidRPr="008723FD">
      <w:pPr>
        <w:pStyle w:val="Odlomakpopisa"/>
        <w:jc w:val="both"/>
        <w:rPr>
          <w:bCs/>
        </w:rPr>
      </w:pPr>
    </w:p>
    <w:p w:rsidRDefault="000977FD" w:rsidP="000977FD" w:rsidR="000977FD" w:rsidRPr="008723FD">
      <w:pPr>
        <w:pStyle w:val="Odlomakpopisa"/>
        <w:numPr>
          <w:ilvl w:val="0"/>
          <w:numId w:val="1"/>
        </w:numPr>
        <w:ind w:hanging="720"/>
        <w:jc w:val="both"/>
      </w:pPr>
      <w:r w:rsidRPr="008723FD">
        <w:rPr>
          <w:bCs/>
        </w:rPr>
        <w:t>Za</w:t>
      </w:r>
      <w:r w:rsidRPr="008723FD">
        <w:t xml:space="preserve"> </w:t>
      </w:r>
      <w:r w:rsidRPr="008723FD">
        <w:rPr>
          <w:bCs/>
        </w:rPr>
        <w:t>stečajnog  upravitelja imenuje se</w:t>
      </w:r>
      <w:r w:rsidRPr="008723FD">
        <w:rPr>
          <w:b/>
        </w:rPr>
        <w:t xml:space="preserve"> </w:t>
      </w:r>
      <w:r w:rsidR="00A93A05" w:rsidRPr="008723FD">
        <w:t>Ana Šakić</w:t>
      </w:r>
      <w:r w:rsidRPr="008723FD">
        <w:t xml:space="preserve">, Zagreb, </w:t>
      </w:r>
      <w:r w:rsidR="00A93A05" w:rsidRPr="008723FD">
        <w:t>Dubovačka 29</w:t>
      </w:r>
      <w:r w:rsidRPr="008723FD">
        <w:t>, OIB:</w:t>
      </w:r>
      <w:r w:rsidR="00A93A05" w:rsidRPr="008723FD">
        <w:t xml:space="preserve"> 0690</w:t>
      </w:r>
      <w:r w:rsidR="00654200" w:rsidRPr="008723FD">
        <w:t>3243250</w:t>
      </w:r>
      <w:r w:rsidRPr="008723FD">
        <w:t>.</w:t>
      </w:r>
    </w:p>
    <w:p w:rsidRDefault="000977FD" w:rsidP="00E06664" w:rsidR="000977FD" w:rsidRPr="008723FD">
      <w:pPr>
        <w:jc w:val="both"/>
      </w:pPr>
    </w:p>
    <w:p w:rsidRDefault="000977FD" w:rsidP="000977FD" w:rsidR="000977FD" w:rsidRPr="008723FD">
      <w:pPr>
        <w:pStyle w:val="Odlomakpopisa"/>
        <w:numPr>
          <w:ilvl w:val="0"/>
          <w:numId w:val="1"/>
        </w:numPr>
        <w:ind w:hanging="720"/>
        <w:jc w:val="both"/>
      </w:pPr>
      <w:r w:rsidRPr="008723FD">
        <w:t>Steča</w:t>
      </w:r>
      <w:r w:rsidR="00654200" w:rsidRPr="008723FD">
        <w:t>jni postupak otvara se s danom 11. listopada</w:t>
      </w:r>
      <w:r w:rsidRPr="008723FD">
        <w:t xml:space="preserve"> 2018.  godine u 13,00 sati.  </w:t>
      </w:r>
    </w:p>
    <w:p w:rsidRDefault="000977FD" w:rsidP="000977FD" w:rsidR="000977FD" w:rsidRPr="008723FD">
      <w:pPr>
        <w:jc w:val="both"/>
      </w:pPr>
    </w:p>
    <w:p w:rsidRDefault="000977FD" w:rsidP="000977FD" w:rsidR="000977FD" w:rsidRPr="008723FD">
      <w:pPr>
        <w:pStyle w:val="Odlomakpopisa"/>
        <w:numPr>
          <w:ilvl w:val="0"/>
          <w:numId w:val="1"/>
        </w:numPr>
        <w:ind w:hanging="720" w:left="705"/>
        <w:jc w:val="both"/>
      </w:pPr>
      <w:r w:rsidRPr="008723FD">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54200" w:rsidRPr="008723FD">
        <w:t>Ana Šakić, Zagreb, Dubovačka 29, OIB: 06903243250.</w:t>
      </w:r>
      <w:r w:rsidRPr="008723FD">
        <w:t xml:space="preserve"> </w:t>
      </w:r>
    </w:p>
    <w:p w:rsidRDefault="000977FD" w:rsidP="000977FD" w:rsidR="000977FD" w:rsidRPr="008723FD">
      <w:pPr>
        <w:ind w:left="705"/>
        <w:jc w:val="both"/>
      </w:pPr>
      <w:r w:rsidRPr="008723FD">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0977FD" w:rsidP="000977FD" w:rsidR="000977FD" w:rsidRPr="008723FD">
      <w:pPr>
        <w:ind w:left="705"/>
        <w:jc w:val="both"/>
      </w:pPr>
      <w:r w:rsidRPr="008723FD">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0977FD" w:rsidP="000977FD" w:rsidR="000977FD" w:rsidRPr="008723FD">
      <w:pPr>
        <w:ind w:left="705"/>
        <w:jc w:val="both"/>
      </w:pPr>
      <w:r w:rsidRPr="008723FD">
        <w:t>Prijavi tražbine je potrebno priložiti i potvrdu o uplaćenoj pristojbi prema tarifnom broju 23. st. 2., na žiro račun suda IBAN: HR922390001-1300000460, pozivom na broj spisa.</w:t>
      </w:r>
    </w:p>
    <w:p w:rsidRDefault="000977FD" w:rsidP="000977FD" w:rsidR="000977FD" w:rsidRPr="008723FD">
      <w:pPr>
        <w:ind w:left="705"/>
        <w:jc w:val="both"/>
      </w:pPr>
    </w:p>
    <w:p w:rsidRDefault="000977FD" w:rsidP="000977FD" w:rsidR="000977FD" w:rsidRPr="008723FD">
      <w:pPr>
        <w:ind w:left="705"/>
        <w:jc w:val="both"/>
      </w:pPr>
    </w:p>
    <w:p w:rsidRDefault="000977FD" w:rsidP="000977FD" w:rsidR="000977FD" w:rsidRPr="008723FD">
      <w:pPr>
        <w:ind w:left="705"/>
        <w:jc w:val="both"/>
      </w:pPr>
    </w:p>
    <w:p w:rsidRDefault="000977FD" w:rsidP="000977FD" w:rsidR="000977FD" w:rsidRPr="008723FD">
      <w:pPr>
        <w:ind w:left="705"/>
        <w:jc w:val="both"/>
      </w:pPr>
    </w:p>
    <w:p w:rsidRDefault="000977FD" w:rsidP="000977FD" w:rsidR="000977FD" w:rsidRPr="008723FD">
      <w:pPr>
        <w:ind w:hanging="705" w:left="705"/>
        <w:jc w:val="both"/>
      </w:pPr>
      <w:r w:rsidRPr="008723FD">
        <w:rPr>
          <w:bCs/>
        </w:rPr>
        <w:lastRenderedPageBreak/>
        <w:t xml:space="preserve">5. </w:t>
      </w:r>
      <w:r w:rsidRPr="008723FD">
        <w:rPr>
          <w:bCs/>
        </w:rPr>
        <w:tab/>
      </w:r>
      <w:r w:rsidRPr="008723FD">
        <w:t xml:space="preserve">Razlučni vjerovnici dužni su obavijestiti stečajnog upravitelja o svom razlučnom pravu, pravnoj osnovi razlučnog prava i dijelu imovine stečajnog dužnika na koje se odnosi razlučno pravo. </w:t>
      </w:r>
    </w:p>
    <w:p w:rsidRDefault="000977FD" w:rsidP="000977FD" w:rsidR="000977FD" w:rsidRPr="008723FD">
      <w:pPr>
        <w:ind w:firstLine="3" w:left="705"/>
        <w:jc w:val="both"/>
      </w:pPr>
      <w:r w:rsidRPr="008723FD">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0977FD" w:rsidP="000977FD" w:rsidR="000977FD" w:rsidRPr="008723FD">
      <w:pPr>
        <w:ind w:firstLine="3" w:left="705"/>
        <w:jc w:val="both"/>
      </w:pPr>
      <w:r w:rsidRPr="008723FD">
        <w:t xml:space="preserve">Razlučni vjerovnici koji nisu obavijestili stečajnog upravitelja o svom razlučnom pravu ne gube pravo odvojenog namirenja iz predmeta razlučnog prava. </w:t>
      </w:r>
    </w:p>
    <w:p w:rsidRDefault="000977FD" w:rsidP="000977FD" w:rsidR="000977FD" w:rsidRPr="008723FD">
      <w:pPr>
        <w:ind w:firstLine="3" w:left="705"/>
        <w:jc w:val="both"/>
      </w:pPr>
      <w:r w:rsidRPr="008723FD">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0977FD" w:rsidP="000977FD" w:rsidR="000977FD" w:rsidRPr="008723FD">
      <w:pPr>
        <w:ind w:firstLine="3" w:left="705"/>
        <w:jc w:val="both"/>
      </w:pPr>
    </w:p>
    <w:p w:rsidRDefault="000977FD" w:rsidP="000977FD" w:rsidR="000977FD" w:rsidRPr="008723FD">
      <w:pPr>
        <w:pStyle w:val="Odlomakpopisa"/>
        <w:numPr>
          <w:ilvl w:val="0"/>
          <w:numId w:val="2"/>
        </w:numPr>
        <w:ind w:hanging="720"/>
        <w:jc w:val="both"/>
      </w:pPr>
      <w:r w:rsidRPr="008723FD">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0977FD" w:rsidP="000977FD" w:rsidR="000977FD" w:rsidRPr="008723FD">
      <w:pPr>
        <w:pStyle w:val="Odlomakpopisa"/>
        <w:jc w:val="both"/>
      </w:pPr>
      <w:r w:rsidRPr="008723FD">
        <w:t xml:space="preserve"> </w:t>
      </w:r>
    </w:p>
    <w:p w:rsidRDefault="000977FD" w:rsidP="000977FD" w:rsidR="000977FD" w:rsidRPr="008723FD">
      <w:pPr>
        <w:pStyle w:val="Odlomakpopisa"/>
        <w:numPr>
          <w:ilvl w:val="0"/>
          <w:numId w:val="2"/>
        </w:numPr>
        <w:ind w:hanging="720"/>
        <w:jc w:val="both"/>
      </w:pPr>
      <w:r w:rsidRPr="008723FD">
        <w:t xml:space="preserve">Pozivaju se dužnikovi dužnici da svoje obveze bez odgode ispunjavaju stečajnom upravitelju za stečajnog dužnika. </w:t>
      </w:r>
    </w:p>
    <w:p w:rsidRDefault="000977FD" w:rsidP="000977FD" w:rsidR="000977FD" w:rsidRPr="008723FD">
      <w:pPr>
        <w:jc w:val="both"/>
      </w:pPr>
    </w:p>
    <w:p w:rsidRDefault="000977FD" w:rsidP="00115C8E" w:rsidR="00115C8E" w:rsidRPr="008723FD">
      <w:pPr>
        <w:pStyle w:val="Odlomakpopisa"/>
        <w:numPr>
          <w:ilvl w:val="0"/>
          <w:numId w:val="2"/>
        </w:numPr>
        <w:ind w:hanging="720"/>
        <w:jc w:val="both"/>
      </w:pPr>
      <w:r w:rsidRPr="008723FD">
        <w:t>Ročište vjerovnika na kojem se ispituju prijavljene tražbine - ispit</w:t>
      </w:r>
      <w:r w:rsidR="00135574" w:rsidRPr="008723FD">
        <w:t>no ročište određuje se za dan</w:t>
      </w:r>
    </w:p>
    <w:p w:rsidRDefault="00135574" w:rsidP="00115C8E" w:rsidR="00115C8E" w:rsidRPr="008723FD">
      <w:pPr>
        <w:pStyle w:val="Odlomakpopisa"/>
        <w:jc w:val="center"/>
        <w:rPr>
          <w:b/>
        </w:rPr>
      </w:pPr>
      <w:r w:rsidRPr="008723FD">
        <w:rPr>
          <w:b/>
        </w:rPr>
        <w:t>19. prosinca 2018. godine u 09,3</w:t>
      </w:r>
      <w:r w:rsidR="000977FD" w:rsidRPr="008723FD">
        <w:rPr>
          <w:b/>
        </w:rPr>
        <w:t>0 sati,</w:t>
      </w:r>
    </w:p>
    <w:p w:rsidRDefault="00115C8E" w:rsidP="00115C8E" w:rsidR="00115C8E" w:rsidRPr="008723FD">
      <w:pPr>
        <w:pStyle w:val="Odlomakpopisa"/>
        <w:jc w:val="both"/>
      </w:pPr>
    </w:p>
    <w:p w:rsidRDefault="000977FD" w:rsidP="00115C8E" w:rsidR="000977FD" w:rsidRPr="008723FD">
      <w:pPr>
        <w:pStyle w:val="Odlomakpopisa"/>
        <w:jc w:val="both"/>
      </w:pPr>
      <w:r w:rsidRPr="008723FD">
        <w:t>a ročište na kojem će se na temelju izvješća stečajnog upravitelja odlučiti o daljnjem tijeku stečajnog postupka – izvještajno roči</w:t>
      </w:r>
      <w:r w:rsidR="00783574" w:rsidRPr="008723FD">
        <w:t>šte određuje se za isti dan u 10,00</w:t>
      </w:r>
      <w:r w:rsidRPr="008723FD">
        <w:t xml:space="preserve"> sati u prostorijama Trgovačkog suda u Zagrebu, Petrinjska 8, soba broj 39/II (dvorišna zgrada).</w:t>
      </w:r>
    </w:p>
    <w:p w:rsidRDefault="000977FD" w:rsidP="000977FD" w:rsidR="000977FD" w:rsidRPr="008723FD">
      <w:pPr>
        <w:pStyle w:val="Odlomakpopisa"/>
      </w:pPr>
    </w:p>
    <w:p w:rsidRDefault="000977FD" w:rsidP="000977FD" w:rsidR="000977FD" w:rsidRPr="008723FD">
      <w:pPr>
        <w:pStyle w:val="Odlomakpopisa"/>
        <w:numPr>
          <w:ilvl w:val="0"/>
          <w:numId w:val="2"/>
        </w:numPr>
        <w:ind w:hanging="720"/>
        <w:jc w:val="both"/>
      </w:pPr>
      <w:r w:rsidRPr="008723FD">
        <w:t xml:space="preserve">Oglas o otvaranju stečajnog postupka istaknut je na e- </w:t>
      </w:r>
      <w:r w:rsidR="00783574" w:rsidRPr="008723FD">
        <w:t>oglasnoj ploči ovog suda dana 11. listopada</w:t>
      </w:r>
      <w:r w:rsidRPr="008723FD">
        <w:t xml:space="preserve"> 2018. godine. </w:t>
      </w:r>
    </w:p>
    <w:p w:rsidRDefault="000977FD" w:rsidP="000977FD" w:rsidR="000977FD" w:rsidRPr="008723FD">
      <w:pPr>
        <w:pStyle w:val="Odlomakpopisa"/>
      </w:pPr>
    </w:p>
    <w:p w:rsidRDefault="000977FD" w:rsidP="000977FD" w:rsidR="000977FD" w:rsidRPr="008723FD">
      <w:pPr>
        <w:ind w:hanging="705" w:left="705"/>
        <w:jc w:val="both"/>
      </w:pPr>
      <w:r w:rsidRPr="008723FD">
        <w:rPr>
          <w:bCs/>
        </w:rPr>
        <w:t>10.</w:t>
      </w:r>
      <w:r w:rsidRPr="008723FD">
        <w:t xml:space="preserve"> </w:t>
      </w:r>
      <w:r w:rsidRPr="008723FD">
        <w:tab/>
        <w:t>Ovo rješenje dostavit će se u sudski registar Trgovačkog suda u Zagrebu.</w:t>
      </w:r>
    </w:p>
    <w:p w:rsidRDefault="000977FD" w:rsidP="000977FD" w:rsidR="000977FD" w:rsidRPr="008723FD"/>
    <w:p w:rsidRDefault="008723FD" w:rsidP="000977FD" w:rsidR="008723FD">
      <w:pPr>
        <w:jc w:val="center"/>
      </w:pPr>
    </w:p>
    <w:p w:rsidRDefault="000977FD" w:rsidP="000977FD" w:rsidR="000977FD" w:rsidRPr="008723FD">
      <w:pPr>
        <w:jc w:val="center"/>
      </w:pPr>
      <w:r w:rsidRPr="008723FD">
        <w:t>Obrazloženje</w:t>
      </w:r>
    </w:p>
    <w:p w:rsidRDefault="000977FD" w:rsidP="000977FD" w:rsidR="000977FD" w:rsidRPr="008723FD"/>
    <w:p w:rsidRDefault="000977FD" w:rsidP="000977FD" w:rsidR="000A0D47" w:rsidRPr="008723FD">
      <w:pPr>
        <w:ind w:firstLine="708"/>
        <w:jc w:val="both"/>
      </w:pPr>
      <w:r w:rsidRPr="008723FD">
        <w:t>Predlagatelj</w:t>
      </w:r>
      <w:r w:rsidR="00F46BE0" w:rsidRPr="008723FD">
        <w:t>, likvidator  podnio</w:t>
      </w:r>
      <w:r w:rsidRPr="008723FD">
        <w:t xml:space="preserve"> je  ovom sudu prijedlog za otvaranje stečajnog postupka nad </w:t>
      </w:r>
      <w:r w:rsidR="000A0D47" w:rsidRPr="008723FD">
        <w:t>dužnikom stečajna masa iza VIVO d.o.o. za graditeljstvo, Zagreb, Borčec 10a, MBS: 060140785, OIB: 01136257969</w:t>
      </w:r>
      <w:r w:rsidRPr="008723FD">
        <w:t xml:space="preserve">. </w:t>
      </w:r>
    </w:p>
    <w:p w:rsidRDefault="00F46BE0" w:rsidP="000977FD" w:rsidR="000977FD" w:rsidRPr="008723FD">
      <w:pPr>
        <w:ind w:firstLine="708"/>
        <w:jc w:val="both"/>
      </w:pPr>
      <w:r w:rsidRPr="008723FD">
        <w:t>Rješenjem od 07. rujna 2018</w:t>
      </w:r>
      <w:r w:rsidR="000977FD" w:rsidRPr="008723FD">
        <w:t xml:space="preserve">.  godine pokrenut je prethodni postupak za utvrđivanje uvjeta za otvaranje stečajnog postupka. </w:t>
      </w:r>
    </w:p>
    <w:p w:rsidRDefault="000977FD" w:rsidP="000A0D47" w:rsidR="000977FD" w:rsidRPr="008723FD">
      <w:pPr>
        <w:jc w:val="both"/>
        <w:rPr>
          <w:bCs/>
        </w:rPr>
      </w:pPr>
      <w:r w:rsidRPr="008723FD">
        <w:tab/>
        <w:t>Na ročištu za utvrđenje uvjeta dužnik je izjavio da se ne protivi prijedlogu za otvaranje stečajnog postupka, te je naveo da dužnik ima imovinu koja bi bila dostatna za pokriće troškova prethodnog i otvorenog stečajnog postupka, a dužnik je nesposoban za plaćanje.</w:t>
      </w:r>
    </w:p>
    <w:p w:rsidRDefault="000977FD" w:rsidP="000977FD" w:rsidR="000977FD" w:rsidRPr="008723FD">
      <w:pPr>
        <w:ind w:firstLine="708"/>
        <w:jc w:val="both"/>
      </w:pPr>
      <w:r w:rsidRPr="008723FD">
        <w:t xml:space="preserve">Prema čl. 5. Stečajnog zakona (NN 71/15 i 104/2017; dalje: SZ)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w:t>
      </w:r>
      <w:r w:rsidRPr="008723FD">
        <w:lastRenderedPageBreak/>
        <w:t>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0977FD" w:rsidP="000977FD" w:rsidR="000977FD" w:rsidRPr="008723FD">
      <w:pPr>
        <w:ind w:firstLine="708"/>
        <w:jc w:val="both"/>
      </w:pPr>
      <w:r w:rsidRPr="008723FD">
        <w:t xml:space="preserve">Kako </w:t>
      </w:r>
      <w:r w:rsidR="004E618E" w:rsidRPr="008723FD">
        <w:t xml:space="preserve">je dužnik stečajna masa koja ima u vlasništvu </w:t>
      </w:r>
      <w:r w:rsidR="00E877FF" w:rsidRPr="008723FD">
        <w:t xml:space="preserve">nekretninu </w:t>
      </w:r>
      <w:r w:rsidR="005465F1">
        <w:t xml:space="preserve">i </w:t>
      </w:r>
      <w:r w:rsidRPr="008723FD">
        <w:t>nesposoban</w:t>
      </w:r>
      <w:r w:rsidR="00E877FF" w:rsidRPr="008723FD">
        <w:t xml:space="preserve"> je</w:t>
      </w:r>
      <w:r w:rsidRPr="008723FD">
        <w:t xml:space="preserve"> za plaćanje</w:t>
      </w:r>
      <w:r w:rsidR="00E877FF" w:rsidRPr="008723FD">
        <w:t>, to</w:t>
      </w:r>
      <w:r w:rsidRPr="008723FD">
        <w:t xml:space="preserve"> se smatra utvrđenim </w:t>
      </w:r>
      <w:r w:rsidR="00E877FF" w:rsidRPr="008723FD">
        <w:t>za</w:t>
      </w:r>
      <w:r w:rsidRPr="008723FD">
        <w:t xml:space="preserve"> postojanje stečajnog razloga iz čl. 5. st. 4. SZ-a. </w:t>
      </w:r>
    </w:p>
    <w:p w:rsidRDefault="000977FD" w:rsidP="000977FD" w:rsidR="000977FD" w:rsidRPr="008723FD">
      <w:pPr>
        <w:ind w:firstLine="708"/>
        <w:jc w:val="both"/>
      </w:pPr>
      <w:r w:rsidRPr="008723FD">
        <w:t xml:space="preserve">Stoga je valjalo, temeljem istog članka, a u vezi sa čl. 128. i 129.  SZ-a riješiti kao u izreci. </w:t>
      </w:r>
    </w:p>
    <w:p w:rsidRDefault="000977FD" w:rsidP="000977FD" w:rsidR="000977FD" w:rsidRPr="008723FD">
      <w:pPr>
        <w:ind w:firstLine="708"/>
        <w:jc w:val="both"/>
      </w:pPr>
      <w:r w:rsidRPr="008723FD">
        <w:t xml:space="preserve">Stečajni upravitelj imenovan je temeljem čl. 185. st. 1. Stečajnog zakona. </w:t>
      </w:r>
    </w:p>
    <w:p w:rsidRDefault="000977FD" w:rsidP="000977FD" w:rsidR="000977FD" w:rsidRPr="008723FD">
      <w:pPr>
        <w:ind w:firstLine="708"/>
      </w:pPr>
    </w:p>
    <w:p w:rsidRDefault="000977FD" w:rsidP="000977FD" w:rsidR="000977FD" w:rsidRPr="008723FD">
      <w:pPr>
        <w:ind w:firstLine="708"/>
      </w:pPr>
    </w:p>
    <w:p w:rsidRDefault="00EB1340" w:rsidP="000977FD" w:rsidR="000977FD" w:rsidRPr="008723FD">
      <w:pPr>
        <w:jc w:val="center"/>
      </w:pPr>
      <w:r w:rsidRPr="008723FD">
        <w:t>Zagreb, 10. listopada</w:t>
      </w:r>
      <w:r w:rsidR="000977FD" w:rsidRPr="008723FD">
        <w:t xml:space="preserve"> 2018.    </w:t>
      </w:r>
    </w:p>
    <w:p w:rsidRDefault="000977FD" w:rsidP="000977FD" w:rsidR="000977FD" w:rsidRPr="008723FD">
      <w:pPr>
        <w:jc w:val="center"/>
      </w:pPr>
    </w:p>
    <w:p w:rsidRDefault="000977FD" w:rsidP="000977FD" w:rsidR="000977FD" w:rsidRPr="008723FD">
      <w:r w:rsidRPr="008723FD">
        <w:tab/>
      </w:r>
      <w:r w:rsidRPr="008723FD">
        <w:tab/>
      </w:r>
      <w:r w:rsidRPr="008723FD">
        <w:tab/>
      </w:r>
      <w:r w:rsidRPr="008723FD">
        <w:tab/>
      </w:r>
      <w:r w:rsidRPr="008723FD">
        <w:tab/>
      </w:r>
      <w:r w:rsidRPr="008723FD">
        <w:tab/>
      </w:r>
      <w:r w:rsidRPr="008723FD">
        <w:tab/>
      </w:r>
      <w:r w:rsidRPr="008723FD">
        <w:tab/>
      </w:r>
      <w:r w:rsidRPr="008723FD">
        <w:tab/>
        <w:t xml:space="preserve">    STEČAJNI SUDAC</w:t>
      </w:r>
    </w:p>
    <w:p w:rsidRDefault="000977FD" w:rsidP="000977FD" w:rsidR="000977FD" w:rsidRPr="008723FD">
      <w:r w:rsidRPr="008723FD">
        <w:tab/>
      </w:r>
      <w:r w:rsidRPr="008723FD">
        <w:tab/>
      </w:r>
      <w:r w:rsidRPr="008723FD">
        <w:tab/>
      </w:r>
      <w:r w:rsidRPr="008723FD">
        <w:tab/>
      </w:r>
      <w:r w:rsidRPr="008723FD">
        <w:tab/>
      </w:r>
      <w:r w:rsidRPr="008723FD">
        <w:tab/>
      </w:r>
      <w:r w:rsidRPr="008723FD">
        <w:tab/>
      </w:r>
      <w:r w:rsidRPr="008723FD">
        <w:tab/>
      </w:r>
    </w:p>
    <w:p w:rsidRDefault="000977FD" w:rsidP="000977FD" w:rsidR="000977FD" w:rsidRPr="008723FD">
      <w:pPr>
        <w:jc w:val="right"/>
      </w:pPr>
      <w:r w:rsidRPr="008723FD">
        <w:tab/>
        <w:t>MIRJANA CHOUR HRŠAK</w:t>
      </w:r>
      <w:r w:rsidR="007B11FB">
        <w:t>, v.r.</w:t>
      </w:r>
    </w:p>
    <w:p w:rsidRDefault="000977FD" w:rsidP="000977FD" w:rsidR="000977FD" w:rsidRPr="008723FD"/>
    <w:p w:rsidRDefault="008723FD" w:rsidP="000977FD" w:rsidR="008723FD">
      <w:pPr>
        <w:jc w:val="both"/>
      </w:pPr>
    </w:p>
    <w:p w:rsidRDefault="000977FD" w:rsidP="000977FD" w:rsidR="000977FD" w:rsidRPr="008723FD">
      <w:pPr>
        <w:jc w:val="both"/>
      </w:pPr>
      <w:r w:rsidRPr="008723FD">
        <w:t>POUKA O PRAVNOM LIJEKU</w:t>
      </w:r>
    </w:p>
    <w:p w:rsidRDefault="000977FD" w:rsidP="000977FD" w:rsidR="000977FD" w:rsidRPr="008723FD">
      <w:pPr>
        <w:jc w:val="both"/>
      </w:pPr>
      <w:r w:rsidRPr="008723FD">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977FD" w:rsidP="000977FD" w:rsidR="000977FD" w:rsidRPr="008723FD">
      <w:pPr>
        <w:ind w:left="360"/>
        <w:jc w:val="both"/>
      </w:pPr>
    </w:p>
    <w:p w:rsidRDefault="000977FD" w:rsidP="000977FD" w:rsidR="000977FD" w:rsidRPr="008723FD"/>
    <w:p w:rsidRDefault="007B11FB" w:rsidP="007B11FB" w:rsidR="007B11FB">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rPr>
          <w:rFonts w:eastAsiaTheme="minorHAnsi"/>
          <w:lang w:eastAsia="en-US"/>
        </w:rPr>
      </w:pP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Za točnost otpravka - ovlašteni službenik</w:t>
      </w:r>
    </w:p>
    <w:p w:rsidRDefault="007B11FB" w:rsidP="007B11FB" w:rsidR="00367176" w:rsidRPr="008723FD">
      <w:r>
        <w:rPr>
          <w:rFonts w:eastAsiaTheme="minorHAnsi"/>
          <w:lang w:eastAsia="en-US"/>
        </w:rPr>
        <w:tab/>
        <w:t xml:space="preserve">        </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w:t>
      </w:r>
      <w:r>
        <w:rPr>
          <w:rFonts w:eastAsiaTheme="minorHAnsi"/>
          <w:lang w:eastAsia="en-US"/>
        </w:rPr>
        <w:t xml:space="preserve">     </w:t>
      </w:r>
      <w:r>
        <w:rPr>
          <w:rFonts w:eastAsiaTheme="minorHAnsi"/>
          <w:lang w:eastAsia="en-US"/>
        </w:rPr>
        <w:tab/>
        <w:t>Maja Hajtek</w:t>
      </w:r>
    </w:p>
    <w:sectPr w:rsidR="00367176" w:rsidRPr="008723F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1340" w:rsidR="00174EE0">
      <w:r>
        <w:separator/>
      </w:r>
    </w:p>
  </w:endnote>
  <w:endnote w:id="0" w:type="continuationSeparator">
    <w:p w:rsidRDefault="00EB1340" w:rsidR="00174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1340" w:rsidR="00174EE0">
      <w:r>
        <w:separator/>
      </w:r>
    </w:p>
  </w:footnote>
  <w:footnote w:id="0" w:type="continuationSeparator">
    <w:p w:rsidRDefault="00EB1340" w:rsidR="00174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32751"/>
      <w:docPartObj>
        <w:docPartGallery w:val="Page Numbers (Top of Page)"/>
        <w:docPartUnique/>
      </w:docPartObj>
    </w:sdtPr>
    <w:sdtEndPr/>
    <w:sdtContent>
      <w:p w:rsidRDefault="000977FD" w:rsidR="00326D1C">
        <w:pPr>
          <w:pStyle w:val="Zaglavlje"/>
          <w:jc w:val="center"/>
        </w:pPr>
        <w:r>
          <w:fldChar w:fldCharType="begin"/>
        </w:r>
        <w:r>
          <w:instrText>PAGE   \* MERGEFORMAT</w:instrText>
        </w:r>
        <w:r>
          <w:fldChar w:fldCharType="separate"/>
        </w:r>
        <w:r w:rsidR="007B11FB">
          <w:rPr>
            <w:noProof/>
          </w:rPr>
          <w:t>1</w:t>
        </w:r>
        <w:r>
          <w:fldChar w:fldCharType="end"/>
        </w:r>
      </w:p>
    </w:sdtContent>
  </w:sdt>
  <w:p w:rsidRDefault="009F2DEB" w:rsidP="00326D1C" w:rsidR="00326D1C">
    <w:pPr>
      <w:pStyle w:val="Zaglavlje"/>
      <w:jc w:val="right"/>
    </w:pPr>
    <w:r>
      <w:t>34. St-7146/2016-13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B911BFD"/>
    <w:multiLevelType w:val="hybridMultilevel"/>
    <w:tmpl w:val="D9426C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77FD"/>
    <w:rsid w:val="0008514D"/>
    <w:rsid w:val="000977FD"/>
    <w:rsid w:val="000A0D47"/>
    <w:rsid w:val="00115C8E"/>
    <w:rsid w:val="00135574"/>
    <w:rsid w:val="00174EE0"/>
    <w:rsid w:val="00232CFF"/>
    <w:rsid w:val="00240D1A"/>
    <w:rsid w:val="003E317B"/>
    <w:rsid w:val="00455A97"/>
    <w:rsid w:val="00464A19"/>
    <w:rsid w:val="004E618E"/>
    <w:rsid w:val="005465F1"/>
    <w:rsid w:val="00654200"/>
    <w:rsid w:val="007615D1"/>
    <w:rsid w:val="00783574"/>
    <w:rsid w:val="007B11FB"/>
    <w:rsid w:val="008723FD"/>
    <w:rsid w:val="009F2DEB"/>
    <w:rsid w:val="00A93A05"/>
    <w:rsid w:val="00B521A3"/>
    <w:rsid w:val="00BC205D"/>
    <w:rsid w:val="00C66AD7"/>
    <w:rsid w:val="00C86A2D"/>
    <w:rsid w:val="00E06664"/>
    <w:rsid w:val="00E62D05"/>
    <w:rsid w:val="00E877FF"/>
    <w:rsid w:val="00E9494D"/>
    <w:rsid w:val="00EB1340"/>
    <w:rsid w:val="00F46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0977FD"/>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77FD"/>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0977FD"/>
    <w:rPr>
      <w:rFonts w:cs="Courier New" w:eastAsia="Times New Roman" w:hAnsi="Courier New" w:asci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true"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77FD"/>
    <w:rPr>
      <w:rFonts w:cs="Tahoma" w:eastAsia="Times New Roman" w:hAnsi="Tahoma" w:ascii="Tahoma"/>
      <w:sz w:val="16"/>
      <w:szCs w:val="16"/>
      <w:lang w:eastAsia="hr-HR"/>
    </w:rPr>
  </w:style>
  <w:style w:styleId="Podnoje" w:type="paragraph">
    <w:name w:val="footer"/>
    <w:basedOn w:val="Normal"/>
    <w:link w:val="PodnojeChar"/>
    <w:uiPriority w:val="99"/>
    <w:unhideWhenUsed/>
    <w:rsid w:val="009F2DEB"/>
    <w:pPr>
      <w:tabs>
        <w:tab w:pos="4536" w:val="center"/>
        <w:tab w:pos="9072" w:val="right"/>
      </w:tabs>
    </w:pPr>
  </w:style>
  <w:style w:customStyle="true" w:styleId="PodnojeChar" w:type="character">
    <w:name w:val="Podnožje Char"/>
    <w:basedOn w:val="Zadanifontodlomka"/>
    <w:link w:val="Podnoje"/>
    <w:uiPriority w:val="99"/>
    <w:rsid w:val="009F2DEB"/>
    <w:rPr>
      <w:rFonts w:cs="Times New Roman" w:eastAsia="Times New Roman"/>
      <w:szCs w:val="24"/>
      <w:lang w:eastAsia="hr-HR"/>
    </w:rPr>
  </w:style>
  <w:style w:styleId="Tekstrezerviranogmjesta" w:type="character">
    <w:name w:val="Placeholder Text"/>
    <w:basedOn w:val="Zadanifontodlomka"/>
    <w:uiPriority w:val="99"/>
    <w:semiHidden/>
    <w:rsid w:val="007B11FB"/>
    <w:rPr>
      <w:color w:val="808080"/>
      <w:bdr w:space="0" w:sz="0" w:color="auto" w:val="none"/>
      <w:shd w:fill="auto" w:color="auto" w:val="clear"/>
    </w:rPr>
  </w:style>
  <w:style w:customStyle="true" w:styleId="eSPISCCParagraphDefaultFont" w:type="character">
    <w:name w:val="eSPIS_CC_Paragraph Default Font"/>
    <w:basedOn w:val="Zadanifontodlomka"/>
    <w:rsid w:val="007B11F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B11FB"/>
    <w:rPr>
      <w:bCs/>
      <w:bdr w:space="0" w:sz="0" w:color="auto" w:val="none"/>
      <w:shd w:fill="FFFFCC" w:color="auto" w:val="clear"/>
      <w:lang w:val="hr-HR"/>
    </w:rPr>
  </w:style>
  <w:style w:customStyle="true" w:styleId="PozadinaSvijetloCrvena" w:type="character">
    <w:name w:val="Pozadina_SvijetloCrvena"/>
    <w:basedOn w:val="eSPISCCParagraphDefaultFont"/>
    <w:rsid w:val="007B11F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11F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77FD"/>
    <w:rPr>
      <w:rFonts w:cs="Times New Roman" w:eastAsia="Times New Roman"/>
      <w:szCs w:val="24"/>
      <w:lang w:eastAsia="hr-HR"/>
    </w:rPr>
  </w:style>
  <w:style w:styleId="Naslov1" w:type="paragraph">
    <w:name w:val="heading 1"/>
    <w:basedOn w:val="Normal"/>
    <w:next w:val="Normal"/>
    <w:link w:val="Naslov1Char"/>
    <w:qFormat/>
    <w:rsid w:val="000977FD"/>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0977FD"/>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77FD"/>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0977FD"/>
    <w:rPr>
      <w:rFonts w:ascii="Courier New" w:cs="Courier New" w:eastAsia="Times New Roman" w:hAnsi="Courier New"/>
      <w:b/>
      <w:bCs/>
      <w:szCs w:val="24"/>
      <w:lang w:eastAsia="hr-HR"/>
    </w:rPr>
  </w:style>
  <w:style w:styleId="Odlomakpopisa" w:type="paragraph">
    <w:name w:val="List Paragraph"/>
    <w:basedOn w:val="Normal"/>
    <w:uiPriority w:val="34"/>
    <w:qFormat/>
    <w:rsid w:val="000977FD"/>
    <w:pPr>
      <w:ind w:left="720"/>
      <w:contextualSpacing/>
    </w:pPr>
  </w:style>
  <w:style w:styleId="Zaglavlje" w:type="paragraph">
    <w:name w:val="header"/>
    <w:basedOn w:val="Normal"/>
    <w:link w:val="ZaglavljeChar"/>
    <w:uiPriority w:val="99"/>
    <w:unhideWhenUsed/>
    <w:rsid w:val="000977FD"/>
    <w:pPr>
      <w:tabs>
        <w:tab w:pos="4536" w:val="center"/>
        <w:tab w:pos="9072" w:val="right"/>
      </w:tabs>
    </w:pPr>
  </w:style>
  <w:style w:customStyle="1" w:styleId="ZaglavljeChar" w:type="character">
    <w:name w:val="Zaglavlje Char"/>
    <w:basedOn w:val="Zadanifontodlomka"/>
    <w:link w:val="Zaglavlje"/>
    <w:uiPriority w:val="99"/>
    <w:rsid w:val="000977FD"/>
    <w:rPr>
      <w:rFonts w:cs="Times New Roman" w:eastAsia="Times New Roman"/>
      <w:szCs w:val="24"/>
      <w:lang w:eastAsia="hr-HR"/>
    </w:rPr>
  </w:style>
  <w:style w:styleId="Tekstbalonia" w:type="paragraph">
    <w:name w:val="Balloon Text"/>
    <w:basedOn w:val="Normal"/>
    <w:link w:val="TekstbaloniaChar"/>
    <w:uiPriority w:val="99"/>
    <w:semiHidden/>
    <w:unhideWhenUsed/>
    <w:rsid w:val="000977FD"/>
    <w:rPr>
      <w:rFonts w:ascii="Tahoma" w:cs="Tahoma" w:hAnsi="Tahoma"/>
      <w:sz w:val="16"/>
      <w:szCs w:val="16"/>
    </w:rPr>
  </w:style>
  <w:style w:customStyle="1" w:styleId="TekstbaloniaChar" w:type="character">
    <w:name w:val="Tekst balončića Char"/>
    <w:basedOn w:val="Zadanifontodlomka"/>
    <w:link w:val="Tekstbalonia"/>
    <w:uiPriority w:val="99"/>
    <w:semiHidden/>
    <w:rsid w:val="000977FD"/>
    <w:rPr>
      <w:rFonts w:ascii="Tahoma" w:cs="Tahoma" w:eastAsia="Times New Roman" w:hAnsi="Tahoma"/>
      <w:sz w:val="16"/>
      <w:szCs w:val="16"/>
      <w:lang w:eastAsia="hr-HR"/>
    </w:rPr>
  </w:style>
  <w:style w:styleId="Podnoje" w:type="paragraph">
    <w:name w:val="footer"/>
    <w:basedOn w:val="Normal"/>
    <w:link w:val="PodnojeChar"/>
    <w:uiPriority w:val="99"/>
    <w:unhideWhenUsed/>
    <w:rsid w:val="009F2DEB"/>
    <w:pPr>
      <w:tabs>
        <w:tab w:pos="4536" w:val="center"/>
        <w:tab w:pos="9072" w:val="right"/>
      </w:tabs>
    </w:pPr>
  </w:style>
  <w:style w:customStyle="1" w:styleId="PodnojeChar" w:type="character">
    <w:name w:val="Podnožje Char"/>
    <w:basedOn w:val="Zadanifontodlomka"/>
    <w:link w:val="Podnoje"/>
    <w:uiPriority w:val="99"/>
    <w:rsid w:val="009F2DEB"/>
    <w:rPr>
      <w:rFonts w:cs="Times New Roman" w:eastAsia="Times New Roman"/>
      <w:szCs w:val="24"/>
      <w:lang w:eastAsia="hr-HR"/>
    </w:rPr>
  </w:style>
  <w:style w:styleId="Tekstrezerviranogmjesta" w:type="character">
    <w:name w:val="Placeholder Text"/>
    <w:basedOn w:val="Zadanifontodlomka"/>
    <w:uiPriority w:val="99"/>
    <w:semiHidden/>
    <w:rsid w:val="007B11FB"/>
    <w:rPr>
      <w:color w:val="808080"/>
      <w:bdr w:color="auto" w:space="0" w:sz="0" w:val="none"/>
      <w:shd w:color="auto" w:fill="auto" w:val="clear"/>
    </w:rPr>
  </w:style>
  <w:style w:customStyle="1" w:styleId="eSPISCCParagraphDefaultFont" w:type="character">
    <w:name w:val="eSPIS_CC_Paragraph Default Font"/>
    <w:basedOn w:val="Zadanifontodlomka"/>
    <w:rsid w:val="007B11F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B11FB"/>
    <w:rPr>
      <w:bCs/>
      <w:bdr w:color="auto" w:space="0" w:sz="0" w:val="none"/>
      <w:shd w:color="auto" w:fill="FFFFCC" w:val="clear"/>
      <w:lang w:val="hr-HR"/>
    </w:rPr>
  </w:style>
  <w:style w:customStyle="1" w:styleId="PozadinaSvijetloCrvena" w:type="character">
    <w:name w:val="Pozadina_SvijetloCrvena"/>
    <w:basedOn w:val="eSPISCCParagraphDefaultFont"/>
    <w:rsid w:val="007B11F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B11F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5016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7146</izvorni_sadrzaj>
    <derivirana_varijabla naziv="DomainObject.Predmet.Broj_1">7146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St-7146/2016</izvorni_sadrzaj>
    <derivirana_varijabla naziv="DomainObject.Predmet.OznakaBroj_1">St-7146/2016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VIVO d.o.o.</izvorni_sadrzaj>
    <derivirana_varijabla naziv="DomainObject.Predmet.ProtustrankaFormated_1">  VIVO d.o.o.</derivirana_varijabla>
  </DomainObject.Predmet.ProtustrankaFormated>
  <DomainObject.Predmet.ProtustrankaFormatedOIB>
    <izvorni_sadrzaj>  VIVO d.o.o., OIB 01136257969</izvorni_sadrzaj>
    <derivirana_varijabla naziv="DomainObject.Predmet.ProtustrankaFormatedOIB_1">  VIVO d.o.o., OIB 01136257969</derivirana_varijabla>
  </DomainObject.Predmet.ProtustrankaFormatedOIB>
  <DomainObject.Predmet.ProtustrankaFormatedWithAdress>
    <izvorni_sadrzaj> VIVO d.o.o., Borčec 10/A, 10000 Zagreb</izvorni_sadrzaj>
    <derivirana_varijabla naziv="DomainObject.Predmet.ProtustrankaFormatedWithAdress_1"> VIVO d.o.o., Borčec 10/A, 10000 Zagreb</derivirana_varijabla>
  </DomainObject.Predmet.ProtustrankaFormatedWithAdress>
  <DomainObject.Predmet.ProtustrankaFormatedWithAdressOIB>
    <izvorni_sadrzaj> VIVO d.o.o., OIB 01136257969, Borčec 10/A, 10000 Zagreb</izvorni_sadrzaj>
    <derivirana_varijabla naziv="DomainObject.Predmet.ProtustrankaFormatedWithAdressOIB_1"> VIVO d.o.o., OIB 01136257969, Borčec 10/A, 10000 Zagreb</derivirana_varijabla>
  </DomainObject.Predmet.ProtustrankaFormatedWithAdressOIB>
  <DomainObject.Predmet.ProtustrankaWithAdress>
    <izvorni_sadrzaj>VIVO d.o.o. Borčec 10/A, 10000 Zagreb</izvorni_sadrzaj>
    <derivirana_varijabla naziv="DomainObject.Predmet.ProtustrankaWithAdress_1">VIVO d.o.o. Borčec 10/A, 10000 Zagreb</derivirana_varijabla>
  </DomainObject.Predmet.ProtustrankaWithAdress>
  <DomainObject.Predmet.ProtustrankaWithAdressOIB>
    <izvorni_sadrzaj>VIVO d.o.o., OIB 01136257969, Borčec 10/A, 10000 Zagreb</izvorni_sadrzaj>
    <derivirana_varijabla naziv="DomainObject.Predmet.ProtustrankaWithAdressOIB_1">VIVO d.o.o., OIB 01136257969, Borčec 10/A, 10000 Zagreb</derivirana_varijabla>
  </DomainObject.Predmet.ProtustrankaWithAdressOIB>
  <DomainObject.Predmet.ProtustrankaNazivFormated>
    <izvorni_sadrzaj>VIVO d.o.o.</izvorni_sadrzaj>
    <derivirana_varijabla naziv="DomainObject.Predmet.ProtustrankaNazivFormated_1">VIVO d.o.o.</derivirana_varijabla>
  </DomainObject.Predmet.ProtustrankaNazivFormated>
  <DomainObject.Predmet.ProtustrankaNazivFormatedOIB>
    <izvorni_sadrzaj>VIVO d.o.o., OIB 01136257969</izvorni_sadrzaj>
    <derivirana_varijabla naziv="DomainObject.Predmet.ProtustrankaNazivFormatedOIB_1">VIVO d.o.o., OIB 01136257969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Antonija Galić</izvorni_sadrzaj>
    <derivirana_varijabla naziv="DomainObject.Predmet.StrankaFormated_1">  Antonija Galić</derivirana_varijabla>
  </DomainObject.Predmet.StrankaFormated>
  <DomainObject.Predmet.StrankaFormatedOIB>
    <izvorni_sadrzaj>  Antonija Galić, OIB 64334764434</izvorni_sadrzaj>
    <derivirana_varijabla naziv="DomainObject.Predmet.StrankaFormatedOIB_1">  Antonija Galić, OIB 64334764434</derivirana_varijabla>
  </DomainObject.Predmet.StrankaFormatedOIB>
  <DomainObject.Predmet.StrankaFormatedWithAdress>
    <izvorni_sadrzaj> Antonija Galić, Bobovačka 1a, 10000 Zagreb</izvorni_sadrzaj>
    <derivirana_varijabla naziv="DomainObject.Predmet.StrankaFormatedWithAdress_1"> Antonija Galić, Bobovačka 1a, 10000 Zagreb</derivirana_varijabla>
  </DomainObject.Predmet.StrankaFormatedWithAdress>
  <DomainObject.Predmet.StrankaFormatedWithAdressOIB>
    <izvorni_sadrzaj> Antonija Galić, OIB 64334764434, Bobovačka 1a, 10000 Zagreb</izvorni_sadrzaj>
    <derivirana_varijabla naziv="DomainObject.Predmet.StrankaFormatedWithAdressOIB_1"> Antonija Galić, OIB 64334764434, Bobovačka 1a, 10000 Zagreb</derivirana_varijabla>
  </DomainObject.Predmet.StrankaFormatedWithAdressOIB>
  <DomainObject.Predmet.StrankaWithAdress>
    <izvorni_sadrzaj>Antonija Galić Bobovačka 1a,10000 Zagreb</izvorni_sadrzaj>
    <derivirana_varijabla naziv="DomainObject.Predmet.StrankaWithAdress_1">Antonija Galić Bobovačka 1a,10000 Zagreb</derivirana_varijabla>
  </DomainObject.Predmet.StrankaWithAdress>
  <DomainObject.Predmet.StrankaWithAdressOIB>
    <izvorni_sadrzaj>Antonija Galić, OIB 64334764434, Bobovačka 1a,10000 Zagreb</izvorni_sadrzaj>
    <derivirana_varijabla naziv="DomainObject.Predmet.StrankaWithAdressOIB_1">Antonija Galić, OIB 64334764434, Bobovačka 1a,10000 Zagreb</derivirana_varijabla>
  </DomainObject.Predmet.StrankaWithAdressOIB>
  <DomainObject.Predmet.StrankaNazivFormated>
    <izvorni_sadrzaj>Antonija Galić</izvorni_sadrzaj>
    <derivirana_varijabla naziv="DomainObject.Predmet.StrankaNazivFormated_1">Antonija Galić</derivirana_varijabla>
  </DomainObject.Predmet.StrankaNazivFormated>
  <DomainObject.Predmet.StrankaNazivFormatedOIB>
    <izvorni_sadrzaj>Antonija Galić, OIB 64334764434</izvorni_sadrzaj>
    <derivirana_varijabla naziv="DomainObject.Predmet.StrankaNazivFormatedOIB_1">Antonija Galić, OIB 64334764434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Antonija Galić</item>
    </izvorni_sadrzaj>
    <derivirana_varijabla naziv="DomainObject.Predmet.StrankaListFormated_1">
      <item>Antonija Galić</item>
    </derivirana_varijabla>
  </DomainObject.Predmet.StrankaListFormated>
  <DomainObject.Predmet.StrankaListFormatedOIB>
    <izvorni_sadrzaj>
      <item>Antonija Galić, OIB 64334764434</item>
    </izvorni_sadrzaj>
    <derivirana_varijabla naziv="DomainObject.Predmet.StrankaListFormatedOIB_1">
      <item>Antonija Galić, OIB 64334764434</item>
    </derivirana_varijabla>
  </DomainObject.Predmet.StrankaListFormatedOIB>
  <DomainObject.Predmet.StrankaListFormatedWithAdress>
    <izvorni_sadrzaj>
      <item>Antonija Galić, Bobovačka 1a, 10000 Zagreb</item>
    </izvorni_sadrzaj>
    <derivirana_varijabla naziv="DomainObject.Predmet.StrankaListFormatedWithAdress_1">
      <item>Antonija Galić, Bobovačka 1a, 10000 Zagreb</item>
    </derivirana_varijabla>
  </DomainObject.Predmet.StrankaListFormatedWithAdress>
  <DomainObject.Predmet.StrankaListFormatedWithAdressOIB>
    <izvorni_sadrzaj>
      <item>Antonija Galić, OIB 64334764434, Bobovačka 1a, 10000 Zagreb</item>
    </izvorni_sadrzaj>
    <derivirana_varijabla naziv="DomainObject.Predmet.StrankaListFormatedWithAdressOIB_1">
      <item>Antonija Galić, OIB 64334764434, Bobovačka 1a, 10000 Zagreb</item>
    </derivirana_varijabla>
  </DomainObject.Predmet.StrankaListFormatedWithAdressOIB>
  <DomainObject.Predmet.StrankaListNazivFormated>
    <izvorni_sadrzaj>
      <item>Antonija Galić</item>
    </izvorni_sadrzaj>
    <derivirana_varijabla naziv="DomainObject.Predmet.StrankaListNazivFormated_1">
      <item>Antonija Galić</item>
    </derivirana_varijabla>
  </DomainObject.Predmet.StrankaListNazivFormated>
  <DomainObject.Predmet.StrankaListNazivFormatedOIB>
    <izvorni_sadrzaj>
      <item>Antonija Galić, OIB 64334764434</item>
    </izvorni_sadrzaj>
    <derivirana_varijabla naziv="DomainObject.Predmet.StrankaListNazivFormatedOIB_1">
      <item>Antonija Galić, OIB 64334764434</item>
    </derivirana_varijabla>
  </DomainObject.Predmet.StrankaListNazivFormatedOIB>
  <DomainObject.Predmet.ProtuStrankaListFormated>
    <izvorni_sadrzaj>
      <item>VIVO d.o.o.</item>
    </izvorni_sadrzaj>
    <derivirana_varijabla naziv="DomainObject.Predmet.ProtuStrankaListFormated_1">
      <item>VIVO d.o.o.</item>
    </derivirana_varijabla>
  </DomainObject.Predmet.ProtuStrankaListFormated>
  <DomainObject.Predmet.ProtuStrankaListFormatedOIB>
    <izvorni_sadrzaj>
      <item>VIVO d.o.o., OIB 01136257969</item>
    </izvorni_sadrzaj>
    <derivirana_varijabla naziv="DomainObject.Predmet.ProtuStrankaListFormatedOIB_1">
      <item>VIVO d.o.o., OIB 01136257969</item>
    </derivirana_varijabla>
  </DomainObject.Predmet.ProtuStrankaListFormatedOIB>
  <DomainObject.Predmet.ProtuStrankaListFormatedWithAdress>
    <izvorni_sadrzaj>
      <item>VIVO d.o.o., Borčec 10/A, 10000 Zagreb</item>
    </izvorni_sadrzaj>
    <derivirana_varijabla naziv="DomainObject.Predmet.ProtuStrankaListFormatedWithAdress_1">
      <item>VIVO d.o.o., Borčec 10/A, 10000 Zagreb</item>
    </derivirana_varijabla>
  </DomainObject.Predmet.ProtuStrankaListFormatedWithAdress>
  <DomainObject.Predmet.ProtuStrankaListFormatedWithAdressOIB>
    <izvorni_sadrzaj>
      <item>VIVO d.o.o., OIB 01136257969, Borčec 10/A, 10000 Zagreb</item>
    </izvorni_sadrzaj>
    <derivirana_varijabla naziv="DomainObject.Predmet.ProtuStrankaListFormatedWithAdressOIB_1">
      <item>VIVO d.o.o., OIB 01136257969, Borčec 10/A, 10000 Zagreb</item>
    </derivirana_varijabla>
  </DomainObject.Predmet.ProtuStrankaListFormatedWithAdressOIB>
  <DomainObject.Predmet.ProtuStrankaListNazivFormated>
    <izvorni_sadrzaj>
      <item>VIVO d.o.o.</item>
    </izvorni_sadrzaj>
    <derivirana_varijabla naziv="DomainObject.Predmet.ProtuStrankaListNazivFormated_1">
      <item>VIVO d.o.o.</item>
    </derivirana_varijabla>
  </DomainObject.Predmet.ProtuStrankaListNazivFormated>
  <DomainObject.Predmet.ProtuStrankaListNazivFormatedOIB>
    <izvorni_sadrzaj>
      <item>VIVO d.o.o., OIB 01136257969</item>
    </izvorni_sadrzaj>
    <derivirana_varijabla naziv="DomainObject.Predmet.ProtuStrankaListNazivFormatedOIB_1">
      <item>VIVO d.o.o., OIB 01136257969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Antonija Galić</izvorni_sadrzaj>
    <derivirana_varijabla naziv="DomainObject.Predmet.StrankaIDrugi_1">Antonija Galić</derivirana_varijabla>
  </DomainObject.Predmet.StrankaIDrugi>
  <DomainObject.Predmet.ProtustrankaIDrugi>
    <izvorni_sadrzaj>VIVO d.o.o.</izvorni_sadrzaj>
    <derivirana_varijabla naziv="DomainObject.Predmet.ProtustrankaIDrugi_1">VIVO d.o.o.</derivirana_varijabla>
  </DomainObject.Predmet.ProtustrankaIDrugi>
  <DomainObject.Predmet.StrankaIDrugiAdressOIB>
    <izvorni_sadrzaj>Antonija Galić, OIB 64334764434, Bobovačka 1a, 10000 Zagreb</izvorni_sadrzaj>
    <derivirana_varijabla naziv="DomainObject.Predmet.StrankaIDrugiAdressOIB_1">Antonija Galić, OIB 64334764434, Bobovačka 1a, 10000 Zagreb</derivirana_varijabla>
  </DomainObject.Predmet.StrankaIDrugiAdressOIB>
  <DomainObject.Predmet.ProtustrankaIDrugiAdressOIB>
    <izvorni_sadrzaj>VIVO d.o.o., OIB 01136257969, Borčec 10/A, 10000 Zagreb</izvorni_sadrzaj>
    <derivirana_varijabla naziv="DomainObject.Predmet.ProtustrankaIDrugiAdressOIB_1">VIVO d.o.o., OIB 01136257969, Borčec 10/A,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Antonija Galić</item>
      <item>VIVO d.o.o.</item>
    </izvorni_sadrzaj>
    <derivirana_varijabla naziv="DomainObject.Predmet.SudioniciListNaziv_1">
      <item>Antonija Galić</item>
      <item>VIVO d.o.o.</item>
    </derivirana_varijabla>
  </DomainObject.Predmet.SudioniciListNaziv>
  <DomainObject.Predmet.SudioniciListAdressOIB>
    <izvorni_sadrzaj>
      <item>Antonija Galić, OIB 64334764434, Bobovačka 1a,10000 Zagreb</item>
      <item>VIVO d.o.o., OIB 01136257969, Borčec 10/A,10000 Zagreb</item>
    </izvorni_sadrzaj>
    <derivirana_varijabla naziv="DomainObject.Predmet.SudioniciListAdressOIB_1">
      <item>Antonija Galić, OIB 64334764434, Bobovačka 1a,10000 Zagreb</item>
      <item>VIVO d.o.o., OIB 01136257969, Borčec 10/A,10000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64334764434</item>
      <item>, OIB 01136257969</item>
    </izvorni_sadrzaj>
    <derivirana_varijabla naziv="DomainObject.Predmet.SudioniciListNazivOIB_1">
      <item>, OIB 64334764434</item>
      <item>, OIB 01136257969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9. listopada 2017.</izvorni_sadrzaj>
    <derivirana_varijabla naziv="DomainObject.PredzadnjaOdlukaIzPredmeta.DatumDonosenjaOdluke_1">9. listopada 2017.</derivirana_varijabla>
  </DomainObject.PredzadnjaOdlukaIzPredmeta.DatumDonosenjaOdluke>
  <DomainObject.PredzadnjaOdlukaIzPredmeta.Oznaka>
    <izvorni_sadrzaj>St-7146/2016-6</izvorni_sadrzaj>
    <derivirana_varijabla naziv="DomainObject.PredzadnjaOdlukaIzPredmeta.Oznaka_1">St-7146/2016-6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5021</properties:Characters>
  <properties:Lines>122</properties:Lines>
  <properties:Paragraphs>40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2018-10-11T05:57:00Z</dcterms:created>
  <dc:creator>Maja Hajtek</dc:creator>
  <cp:lastModifiedBy>Maja Hajtek</cp:lastModifiedBy>
  <dcterms:modified xmlns:xsi="http://www.w3.org/2001/XMLSchema-instance" xsi:type="dcterms:W3CDTF">2018-10-11T08:22:00Z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  7146;2016 - 13.docx)</vt:lpwstr>
  </prop:property>
  <prop:property name="CC_coloring" pid="4" fmtid="{D5CDD505-2E9C-101B-9397-08002B2CF9AE}">
    <vt:bool>false</vt:bool>
  </prop:property>
  <prop:property name="BrojStranica" pid="5" fmtid="{D5CDD505-2E9C-101B-9397-08002B2CF9AE}">
    <vt:i4>3</vt:i4>
  </prop:property>
</prop:Properties>
</file>