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a92d" w14:paraId="275a92d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DA16D9">
        <w:rPr>
          <w:b/>
        </w:rPr>
        <w:t>3</w:t>
      </w:r>
      <w:r w:rsidR="00F620BB">
        <w:rPr>
          <w:b/>
        </w:rPr>
        <w:t>6</w:t>
      </w:r>
      <w:r w:rsidR="00AB1C38">
        <w:rPr>
          <w:b/>
        </w:rPr>
        <w:t>1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AB1C38">
        <w:t xml:space="preserve">dužnikom BREZAART-ZELENA ARHITEKTURA j.d.o.o., </w:t>
      </w:r>
      <w:proofErr w:type="spellStart"/>
      <w:r w:rsidR="00AB1C38">
        <w:t>Breznika</w:t>
      </w:r>
      <w:proofErr w:type="spellEnd"/>
      <w:r w:rsidR="00AB1C38">
        <w:t xml:space="preserve"> </w:t>
      </w:r>
      <w:proofErr w:type="spellStart"/>
      <w:r w:rsidR="00AB1C38">
        <w:t>Plešivičkog</w:t>
      </w:r>
      <w:proofErr w:type="spellEnd"/>
      <w:r w:rsidR="00AB1C38">
        <w:t xml:space="preserve"> ( Grad Jastrebarsko ) </w:t>
      </w:r>
      <w:proofErr w:type="spellStart"/>
      <w:r w:rsidR="00AB1C38">
        <w:t>Breznik</w:t>
      </w:r>
      <w:proofErr w:type="spellEnd"/>
      <w:r w:rsidR="00AB1C38">
        <w:t xml:space="preserve"> </w:t>
      </w:r>
      <w:proofErr w:type="spellStart"/>
      <w:r w:rsidR="00AB1C38">
        <w:t>Plešivički</w:t>
      </w:r>
      <w:proofErr w:type="spellEnd"/>
      <w:r w:rsidR="00AB1C38">
        <w:t xml:space="preserve">, OIB 85100995409, </w:t>
      </w:r>
      <w:r w:rsidR="005D229A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851D6E">
        <w:t>10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F620BB" w:rsidR="00AB1C38">
      <w:r w:rsidRPr="00E85BA1">
        <w:rPr>
          <w:b/>
        </w:rPr>
        <w:t xml:space="preserve">I </w:t>
      </w:r>
      <w:r>
        <w:tab/>
        <w:t>Za</w:t>
      </w:r>
      <w:r w:rsidR="00C94A3A">
        <w:t xml:space="preserve">  </w:t>
      </w:r>
      <w:r w:rsidR="001F774E">
        <w:t>dužnika</w:t>
      </w:r>
      <w:r w:rsidR="00A27486" w:rsidRPr="00A27486">
        <w:t xml:space="preserve"> </w:t>
      </w:r>
      <w:r w:rsidR="00A0322E">
        <w:t xml:space="preserve"> </w:t>
      </w:r>
      <w:r w:rsidR="00AB1C38">
        <w:t xml:space="preserve">BREZAART-ZELENA ARHITEKTURA j.d.o.o., </w:t>
      </w:r>
      <w:proofErr w:type="spellStart"/>
      <w:r w:rsidR="00AB1C38">
        <w:t>Breznika</w:t>
      </w:r>
      <w:proofErr w:type="spellEnd"/>
      <w:r w:rsidR="00AB1C38">
        <w:t xml:space="preserve"> </w:t>
      </w:r>
      <w:proofErr w:type="spellStart"/>
      <w:r w:rsidR="00AB1C38">
        <w:t>Plešivičkog</w:t>
      </w:r>
      <w:proofErr w:type="spellEnd"/>
    </w:p>
    <w:p w:rsidRDefault="00AB1C38" w:rsidP="00F620BB" w:rsidR="00B23777">
      <w:r>
        <w:t xml:space="preserve"> ( Grad Jastrebarsko ) </w:t>
      </w:r>
      <w:proofErr w:type="spellStart"/>
      <w:r>
        <w:t>Breznik</w:t>
      </w:r>
      <w:proofErr w:type="spellEnd"/>
      <w:r>
        <w:t xml:space="preserve"> </w:t>
      </w:r>
      <w:proofErr w:type="spellStart"/>
      <w:r>
        <w:t>Plešivički</w:t>
      </w:r>
      <w:proofErr w:type="spellEnd"/>
      <w:r>
        <w:t>, OIB 85100995409.</w:t>
      </w:r>
    </w:p>
    <w:p w:rsidRDefault="00AB1C38" w:rsidP="00F620BB" w:rsidR="00AB1C38"/>
    <w:p w:rsidRDefault="006F33D5" w:rsidP="005D229A" w:rsidR="005D229A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 xml:space="preserve">Iznos duga evidentiran na temelju neizvršenih osnova za plaćanje </w:t>
      </w:r>
      <w:r w:rsidR="00A0322E">
        <w:t>je</w:t>
      </w:r>
      <w:r w:rsidR="00B23777">
        <w:t xml:space="preserve">  </w:t>
      </w:r>
      <w:r w:rsidR="00AB1C38">
        <w:t>8.205,19</w:t>
      </w:r>
      <w:r w:rsidR="00F620BB">
        <w:t xml:space="preserve"> </w:t>
      </w:r>
      <w:r w:rsidR="003D1C11">
        <w:t>k</w:t>
      </w:r>
      <w:r w:rsidR="00A0322E">
        <w:t>n.</w:t>
      </w:r>
    </w:p>
    <w:p w:rsidRDefault="00A0322E" w:rsidP="005D229A" w:rsidR="00A0322E"/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851D6E">
        <w:t>10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1D47BD"/>
    <w:rsid w:val="001F774E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7325D"/>
    <w:rsid w:val="003A05C7"/>
    <w:rsid w:val="003D1C11"/>
    <w:rsid w:val="003D41E0"/>
    <w:rsid w:val="003E52A8"/>
    <w:rsid w:val="003E7223"/>
    <w:rsid w:val="0040615B"/>
    <w:rsid w:val="0045111A"/>
    <w:rsid w:val="004D2566"/>
    <w:rsid w:val="004F1768"/>
    <w:rsid w:val="00530B2C"/>
    <w:rsid w:val="00595BD7"/>
    <w:rsid w:val="005D0253"/>
    <w:rsid w:val="005D06E4"/>
    <w:rsid w:val="005D229A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90E30"/>
    <w:rsid w:val="007949C3"/>
    <w:rsid w:val="007D2E7F"/>
    <w:rsid w:val="007E38DC"/>
    <w:rsid w:val="00805289"/>
    <w:rsid w:val="0081192E"/>
    <w:rsid w:val="008439B9"/>
    <w:rsid w:val="00851D6E"/>
    <w:rsid w:val="008755D4"/>
    <w:rsid w:val="008946B6"/>
    <w:rsid w:val="008B23BA"/>
    <w:rsid w:val="008C1208"/>
    <w:rsid w:val="00922215"/>
    <w:rsid w:val="0095331A"/>
    <w:rsid w:val="00954B11"/>
    <w:rsid w:val="00974706"/>
    <w:rsid w:val="0097712D"/>
    <w:rsid w:val="009C5627"/>
    <w:rsid w:val="009E7232"/>
    <w:rsid w:val="009F313E"/>
    <w:rsid w:val="00A0322E"/>
    <w:rsid w:val="00A11D88"/>
    <w:rsid w:val="00A27486"/>
    <w:rsid w:val="00A32673"/>
    <w:rsid w:val="00AA33B1"/>
    <w:rsid w:val="00AA4648"/>
    <w:rsid w:val="00AB1C38"/>
    <w:rsid w:val="00AC4CBA"/>
    <w:rsid w:val="00AD25DE"/>
    <w:rsid w:val="00AE09BC"/>
    <w:rsid w:val="00AE7AAD"/>
    <w:rsid w:val="00B23777"/>
    <w:rsid w:val="00BB319C"/>
    <w:rsid w:val="00BC2E86"/>
    <w:rsid w:val="00C2711B"/>
    <w:rsid w:val="00C664BF"/>
    <w:rsid w:val="00C92E4E"/>
    <w:rsid w:val="00C94396"/>
    <w:rsid w:val="00C94A3A"/>
    <w:rsid w:val="00D27F8E"/>
    <w:rsid w:val="00D75D9B"/>
    <w:rsid w:val="00D86799"/>
    <w:rsid w:val="00DA16D9"/>
    <w:rsid w:val="00DA7277"/>
    <w:rsid w:val="00DB354C"/>
    <w:rsid w:val="00DC3796"/>
    <w:rsid w:val="00DC455C"/>
    <w:rsid w:val="00DD1063"/>
    <w:rsid w:val="00DD15E4"/>
    <w:rsid w:val="00DF7159"/>
    <w:rsid w:val="00E0079E"/>
    <w:rsid w:val="00E029F0"/>
    <w:rsid w:val="00E056C3"/>
    <w:rsid w:val="00E24689"/>
    <w:rsid w:val="00E517E4"/>
    <w:rsid w:val="00E60548"/>
    <w:rsid w:val="00E66C14"/>
    <w:rsid w:val="00E674A2"/>
    <w:rsid w:val="00E7117C"/>
    <w:rsid w:val="00E85BA1"/>
    <w:rsid w:val="00E91646"/>
    <w:rsid w:val="00EB4353"/>
    <w:rsid w:val="00EB6D67"/>
    <w:rsid w:val="00EC67A9"/>
    <w:rsid w:val="00ED3EE5"/>
    <w:rsid w:val="00ED566B"/>
    <w:rsid w:val="00EE58C7"/>
    <w:rsid w:val="00EE6D4A"/>
    <w:rsid w:val="00EF6B24"/>
    <w:rsid w:val="00F03748"/>
    <w:rsid w:val="00F31569"/>
    <w:rsid w:val="00F47078"/>
    <w:rsid w:val="00F478DB"/>
    <w:rsid w:val="00F4794D"/>
    <w:rsid w:val="00F51CAD"/>
    <w:rsid w:val="00F620BB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St-361/2017</izvorni_sadrzaj>
    <derivirana_varijabla naziv="DomainObject.Predmet.OznakaBroj_1">St-361/2017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BREZAART - ZELENA ARHITEKTURA jednostavno društvo s ograničenom odgovornošću za usluge zastupanog po punomoćniku Vesna Horvat</izvorni_sadrzaj>
    <derivirana_varijabla naziv="DomainObject.Predmet.ProtustrankaFormated_1">  BREZAART - ZELENA ARHITEKTURA jednostavno društvo s ograničenom odgovornošću za usluge zastupanog po punomoćniku Vesna Horvat</derivirana_varijabla>
  </DomainObject.Predmet.ProtustrankaFormated>
  <DomainObject.Predmet.ProtustrankaFormatedOIB>
    <izvorni_sadrzaj>  BREZAART - ZELENA ARHITEKTURA jednostavno društvo s ograničenom odgovornošću za usluge, OIB 85100995409 zastupanog po punomoćniku Vesna Horvat</izvorni_sadrzaj>
    <derivirana_varijabla naziv="DomainObject.Predmet.ProtustrankaFormatedOIB_1">  BREZAART - ZELENA ARHITEKTURA jednostavno društvo s ograničenom odgovornošću za usluge, OIB 85100995409 zastupanog po punomoćniku Vesna Horvat</derivirana_varijabla>
  </DomainObject.Predmet.ProtustrankaFormatedOIB>
  <DomainObject.Predmet.ProtustrankaFormatedWithAdress>
    <izvorni_sadrzaj> BREZAART - ZELENA ARHITEKTURA jednostavno društvo s ograničenom odgovornošću za usluge, Breznik Plešivički 8, 10450 Breznik Plešivički zastupanog po punomoćniku Vesna Horvat</izvorni_sadrzaj>
    <derivirana_varijabla naziv="DomainObject.Predmet.ProtustrankaFormatedWithAdress_1"> BREZAART - ZELENA ARHITEKTURA jednostavno društvo s ograničenom odgovornošću za usluge, Breznik Plešivički 8, 10450 Breznik Plešivički zastupanog po punomoćniku Vesna Horvat</derivirana_varijabla>
  </DomainObject.Predmet.ProtustrankaFormatedWithAdress>
  <DomainObject.Predmet.ProtustrankaFormatedWithAdressOIB>
    <izvorni_sadrzaj> BREZAART - ZELENA ARHITEKTURA jednostavno društvo s ograničenom odgovornošću za usluge, OIB 85100995409, Breznik Plešivički 8, 10450 Breznik Plešivički zastupanog po punomoćniku Vesna Horvat</izvorni_sadrzaj>
    <derivirana_varijabla naziv="DomainObject.Predmet.ProtustrankaFormatedWithAdressOIB_1"> BREZAART - ZELENA ARHITEKTURA jednostavno društvo s ograničenom odgovornošću za usluge, OIB 85100995409, Breznik Plešivički 8, 10450 Breznik Plešivički zastupanog po punomoćniku Vesna Horvat</derivirana_varijabla>
  </DomainObject.Predmet.ProtustrankaFormatedWithAdressOIB>
  <DomainObject.Predmet.ProtustrankaWithAdress>
    <izvorni_sadrzaj>BREZAART - ZELENA ARHITEKTURA jednostavno društvo s ograničenom odgovornošću za usluge Breznik Plešivički 8, 10450 Breznik Plešivički</izvorni_sadrzaj>
    <derivirana_varijabla naziv="DomainObject.Predmet.ProtustrankaWithAdress_1">BREZAART - ZELENA ARHITEKTURA jednostavno društvo s ograničenom odgovornošću za usluge Breznik Plešivički 8, 10450 Breznik Plešivički</derivirana_varijabla>
  </DomainObject.Predmet.ProtustrankaWithAdress>
  <DomainObject.Predmet.ProtustrankaWithAdressOIB>
    <izvorni_sadrzaj>BREZAART - ZELENA ARHITEKTURA jednostavno društvo s ograničenom odgovornošću za usluge, OIB 85100995409, Breznik Plešivički 8, 10450 Breznik Plešivički</izvorni_sadrzaj>
    <derivirana_varijabla naziv="DomainObject.Predmet.ProtustrankaWithAdressOIB_1">BREZAART - ZELENA ARHITEKTURA jednostavno društvo s ograničenom odgovornošću za usluge, OIB 85100995409, Breznik Plešivički 8, 10450 Breznik Plešivički</derivirana_varijabla>
  </DomainObject.Predmet.ProtustrankaWithAdressOIB>
  <DomainObject.Predmet.ProtustrankaNazivFormated>
    <izvorni_sadrzaj>BREZAART - ZELENA ARHITEKTURA jednostavno društvo s ograničenom odgovornošću za usluge</izvorni_sadrzaj>
    <derivirana_varijabla naziv="DomainObject.Predmet.ProtustrankaNazivFormated_1">BREZAART - ZELENA ARHITEKTURA jednostavno društvo s ograničenom odgovornošću za usluge</derivirana_varijabla>
  </DomainObject.Predmet.ProtustrankaNazivFormated>
  <DomainObject.Predmet.ProtustrankaNazivFormatedOIB>
    <izvorni_sadrzaj>BREZAART - ZELENA ARHITEKTURA jednostavno društvo s ograničenom odgovornošću za usluge, OIB 85100995409</izvorni_sadrzaj>
    <derivirana_varijabla naziv="DomainObject.Predmet.ProtustrankaNazivFormatedOIB_1">BREZAART - ZELENA ARHITEKTURA jednostavno društvo s ograničenom odgovornošću za usluge, OIB 85100995409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BREZAART - ZELENA ARHITEKTURA jednostavno društvo s ograničenom odgovornošću za usluge zastupanog po punomoćniku Vesna Horvat</item>
    </izvorni_sadrzaj>
    <derivirana_varijabla naziv="DomainObject.Predmet.ProtuStrankaListFormated_1">
      <item>BREZAART - ZELENA ARHITEKTURA jednostavno društvo s ograničenom odgovornošću za usluge zastupanog po punomoćniku Vesna Horvat</item>
    </derivirana_varijabla>
  </DomainObject.Predmet.ProtuStrankaListFormated>
  <DomainObject.Predmet.ProtuStrankaListFormatedOIB>
    <izvorni_sadrzaj>
      <item>BREZAART - ZELENA ARHITEKTURA jednostavno društvo s ograničenom odgovornošću za usluge, OIB 85100995409 zastupanog po punomoćniku Vesna Horvat</item>
    </izvorni_sadrzaj>
    <derivirana_varijabla naziv="DomainObject.Predmet.ProtuStrankaListFormatedOIB_1">
      <item>BREZAART - ZELENA ARHITEKTURA jednostavno društvo s ograničenom odgovornošću za usluge, OIB 85100995409 zastupanog po punomoćniku Vesna Horvat</item>
    </derivirana_varijabla>
  </DomainObject.Predmet.ProtuStrankaListFormatedOIB>
  <DomainObject.Predmet.ProtuStrankaListFormatedWithAdress>
    <izvorni_sadrzaj>
      <item>BREZAART - ZELENA ARHITEKTURA jednostavno društvo s ograničenom odgovornošću za usluge, Breznik Plešivički 8, 10450 Breznik Plešivički zastupanog po punomoćniku Vesna Horvat</item>
    </izvorni_sadrzaj>
    <derivirana_varijabla naziv="DomainObject.Predmet.ProtuStrankaListFormatedWithAdress_1">
      <item>BREZAART - ZELENA ARHITEKTURA jednostavno društvo s ograničenom odgovornošću za usluge, Breznik Plešivički 8, 10450 Breznik Plešivički zastupanog po punomoćniku Vesna Horvat</item>
    </derivirana_varijabla>
  </DomainObject.Predmet.ProtuStrankaListFormatedWithAdress>
  <DomainObject.Predmet.ProtuStrankaListFormatedWithAdressOIB>
    <izvorni_sadrzaj>
      <item>BREZAART - ZELENA ARHITEKTURA jednostavno društvo s ograničenom odgovornošću za usluge, OIB 85100995409, Breznik Plešivički 8, 10450 Breznik Plešivički zastupanog po punomoćniku Vesna Horvat</item>
    </izvorni_sadrzaj>
    <derivirana_varijabla naziv="DomainObject.Predmet.ProtuStrankaListFormatedWithAdressOIB_1">
      <item>BREZAART - ZELENA ARHITEKTURA jednostavno društvo s ograničenom odgovornošću za usluge, OIB 85100995409, Breznik Plešivički 8, 10450 Breznik Plešivički zastupanog po punomoćniku Vesna Horvat</item>
    </derivirana_varijabla>
  </DomainObject.Predmet.ProtuStrankaListFormatedWithAdressOIB>
  <DomainObject.Predmet.ProtuStrankaListNazivFormated>
    <izvorni_sadrzaj>
      <item>BREZAART - ZELENA ARHITEKTURA jednostavno društvo s ograničenom odgovornošću za usluge</item>
    </izvorni_sadrzaj>
    <derivirana_varijabla naziv="DomainObject.Predmet.ProtuStrankaListNazivFormated_1">
      <item>BREZAART - ZELENA ARHITEKTURA jednostavno društvo s ograničenom odgovornošću za usluge</item>
    </derivirana_varijabla>
  </DomainObject.Predmet.ProtuStrankaListNazivFormated>
  <DomainObject.Predmet.ProtuStrankaListNazivFormatedOIB>
    <izvorni_sadrzaj>
      <item>BREZAART - ZELENA ARHITEKTURA jednostavno društvo s ograničenom odgovornošću za usluge, OIB 85100995409</item>
    </izvorni_sadrzaj>
    <derivirana_varijabla naziv="DomainObject.Predmet.ProtuStrankaListNazivFormatedOIB_1">
      <item>BREZAART - ZELENA ARHITEKTURA jednostavno društvo s ograničenom odgovornošću za usluge, OIB 85100995409</item>
    </derivirana_varijabla>
  </DomainObject.Predmet.ProtuStrankaListNazivFormatedOIB>
  <DomainObject.Predmet.OstaliListFormated>
    <izvorni_sadrzaj>
      <item>Vesna Horvat punomoćnik sudionika u postupku BREZAART - ZELENA ARHITEKTURA jednostavno društvo s ograničenom odgovornošću za usluge</item>
    </izvorni_sadrzaj>
    <derivirana_varijabla naziv="DomainObject.Predmet.OstaliListFormated_1">
      <item>Vesna Horvat punomoćnik sudionika u postupku BREZAART - ZELENA ARHITEKTURA jednostavno društvo s ograničenom odgovornošću za usluge</item>
    </derivirana_varijabla>
  </DomainObject.Predmet.OstaliListFormated>
  <DomainObject.Predmet.OstaliListFormatedOIB>
    <izvorni_sadrzaj>
      <item>Vesna Horvat, OIB 31994252981 punomoćnik sudionika u postupku BREZAART - ZELENA ARHITEKTURA jednostavno društvo s ograničenom odgovornošću za usluge</item>
    </izvorni_sadrzaj>
    <derivirana_varijabla naziv="DomainObject.Predmet.OstaliListFormatedOIB_1">
      <item>Vesna Horvat, OIB 31994252981 punomoćnik sudionika u postupku BREZAART - ZELENA ARHITEKTURA jednostavno društvo s ograničenom odgovornošću za usluge</item>
    </derivirana_varijabla>
  </DomainObject.Predmet.OstaliListFormatedOIB>
  <DomainObject.Predmet.OstaliListFormatedWithAdress>
    <izvorni_sadrzaj>
      <item>Vesna Horvat, Siget 15/c, 10000 Zagreb punomoćnik sudionika u postupku BREZAART - ZELENA ARHITEKTURA jednostavno društvo s ograničenom odgovornošću za usluge</item>
    </izvorni_sadrzaj>
    <derivirana_varijabla naziv="DomainObject.Predmet.OstaliListFormatedWithAdress_1">
      <item>Vesna Horvat, Siget 15/c, 10000 Zagreb punomoćnik sudionika u postupku BREZAART - ZELENA ARHITEKTURA jednostavno društvo s ograničenom odgovornošću za usluge</item>
    </derivirana_varijabla>
  </DomainObject.Predmet.OstaliListFormatedWithAdress>
  <DomainObject.Predmet.OstaliListFormatedWithAdressOIB>
    <izvorni_sadrzaj>
      <item>Vesna Horvat, OIB 31994252981, Siget 15/c, 10000 Zagreb punomoćnik sudionika u postupku BREZAART - ZELENA ARHITEKTURA jednostavno društvo s ograničenom odgovornošću za usluge</item>
    </izvorni_sadrzaj>
    <derivirana_varijabla naziv="DomainObject.Predmet.OstaliListFormatedWithAdressOIB_1">
      <item>Vesna Horvat, OIB 31994252981, Siget 15/c, 10000 Zagreb punomoćnik sudionika u postupku BREZAART - ZELENA ARHITEKTURA jednostavno društvo s ograničenom odgovornošću za usluge</item>
    </derivirana_varijabla>
  </DomainObject.Predmet.OstaliListFormatedWithAdressOIB>
  <DomainObject.Predmet.OstaliListNazivFormated>
    <izvorni_sadrzaj>
      <item>Vesna Horvat</item>
    </izvorni_sadrzaj>
    <derivirana_varijabla naziv="DomainObject.Predmet.OstaliListNazivFormated_1">
      <item>Vesna Horvat</item>
    </derivirana_varijabla>
  </DomainObject.Predmet.OstaliListNazivFormated>
  <DomainObject.Predmet.OstaliListNazivFormatedOIB>
    <izvorni_sadrzaj>
      <item>Vesna Horvat, OIB 31994252981</item>
    </izvorni_sadrzaj>
    <derivirana_varijabla naziv="DomainObject.Predmet.OstaliListNazivFormatedOIB_1">
      <item>Vesna Horvat, OIB 31994252981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BREZAART - ZELENA ARHITEKTURA jednostavno društvo s ograničenom odgovornošću za usluge</izvorni_sadrzaj>
    <derivirana_varijabla naziv="DomainObject.Predmet.ProtustrankaIDrugi_1">BREZAART - ZELENA ARHITEKTURA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BREZAART - ZELENA ARHITEKTURA jednostavno društvo s ograničenom odgovornošću za usluge, OIB 85100995409, Breznik Plešivički 8, 10450 Breznik Plešivički</izvorni_sadrzaj>
    <derivirana_varijabla naziv="DomainObject.Predmet.ProtustrankaIDrugiAdressOIB_1">BREZAART - ZELENA ARHITEKTURA jednostavno društvo s ograničenom odgovornošću za usluge, OIB 85100995409, Breznik Plešivički 8, 10450 Breznik Plešivički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BREZAART - ZELENA ARHITEKTURA jednostavno društvo s ograničenom odgovornošću za usluge</item>
      <item>Vesna Horvat</item>
    </izvorni_sadrzaj>
    <derivirana_varijabla naziv="DomainObject.Predmet.SudioniciListNaziv_1">
      <item>FINA Regionalni centar Zagreb</item>
      <item>BREZAART - ZELENA ARHITEKTURA jednostavno društvo s ograničenom odgovornošću za usluge</item>
      <item>Vesna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BREZAART - ZELENA ARHITEKTURA jednostavno društvo s ograničenom odgovornošću za usluge, OIB 85100995409, Breznik Plešivički 8,10450 Breznik Plešivički</item>
      <item>Vesna Horvat, OIB 31994252981, Siget 15/c,10000 Zagreb</item>
    </izvorni_sadrzaj>
    <derivirana_varijabla naziv="DomainObject.Predmet.SudioniciListAdressOIB_1">
      <item>FINA Regionalni centar Zagreb, OIB 85821130368, Trg svibanjskih žrtava 1995. br. 1,10000 Zagreb</item>
      <item>BREZAART - ZELENA ARHITEKTURA jednostavno društvo s ograničenom odgovornošću za usluge, OIB 85100995409, Breznik Plešivički 8,10450 Breznik Plešivički</item>
      <item>Vesna Horvat, OIB 31994252981, Siget 15/c,10000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85100995409</item>
      <item>, OIB 31994252981</item>
    </izvorni_sadrzaj>
    <derivirana_varijabla naziv="DomainObject.Predmet.SudioniciListNazivOIB_1">
      <item>, OIB 85821130368</item>
      <item>, OIB 85100995409</item>
      <item>, OIB 31994252981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1438</properties:Characters>
  <properties:Lines>41</properties:Lines>
  <properties:Paragraphs>17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2017-03-10T07:23:00Z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2017-03-10T07:45:00Z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