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9f84" w14:paraId="3279f84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   </w:t>
      </w:r>
      <w:r w:rsidR="00E76030" w:rsidRPr="007623DB">
        <w:rPr>
          <w:lang w:val="hr-HR"/>
        </w:rPr>
        <w:t xml:space="preserve"> </w:t>
      </w:r>
      <w:r w:rsidR="00E55ACF" w:rsidRPr="00E55ACF">
        <w:rPr>
          <w:lang w:val="hr-HR"/>
        </w:rPr>
        <w:t>Broj: 2/St-719/2016-</w:t>
      </w:r>
      <w:r w:rsidR="00B73A5A">
        <w:rPr>
          <w:lang w:val="hr-HR"/>
        </w:rPr>
        <w:t>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E55ACF" w:rsidRPr="00E55ACF">
        <w:rPr>
          <w:lang w:val="hr-HR"/>
        </w:rPr>
        <w:t>SARA INTIMA d.o.o., OIB: 63538740324 sa sjedištem u Uskoci 113, Uskoci</w:t>
      </w:r>
      <w:r>
        <w:rPr>
          <w:lang w:val="hr-HR"/>
        </w:rPr>
        <w:t xml:space="preserve">, dana </w:t>
      </w:r>
      <w:r w:rsidR="00E55ACF">
        <w:rPr>
          <w:lang w:val="hr-HR"/>
        </w:rPr>
        <w:t>9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D82D1A" w:rsidRPr="00D82D1A">
        <w:rPr>
          <w:lang w:val="hr-HR"/>
        </w:rPr>
        <w:t xml:space="preserve">SABIHA ŠABIĆ, </w:t>
      </w:r>
      <w:r w:rsidR="00D82D1A">
        <w:rPr>
          <w:lang w:val="hr-HR"/>
        </w:rPr>
        <w:br/>
      </w:r>
      <w:r w:rsidR="00D82D1A" w:rsidRPr="00D82D1A">
        <w:rPr>
          <w:lang w:val="hr-HR"/>
        </w:rPr>
        <w:t>OIB: 536547</w:t>
      </w:r>
      <w:r w:rsidR="00D82D1A">
        <w:rPr>
          <w:lang w:val="hr-HR"/>
        </w:rPr>
        <w:t xml:space="preserve">79067, </w:t>
      </w:r>
      <w:r w:rsidR="00D82D1A" w:rsidRPr="00D82D1A">
        <w:rPr>
          <w:lang w:val="hr-HR"/>
        </w:rPr>
        <w:t>Medulin, KAPOVICA 1</w:t>
      </w:r>
      <w:r w:rsidR="00D524E8" w:rsidRPr="00D524E8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D82D1A">
        <w:rPr>
          <w:b/>
          <w:lang w:val="hr-HR"/>
        </w:rPr>
        <w:t>719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D82D1A">
        <w:rPr>
          <w:b/>
          <w:lang w:val="hr-HR"/>
        </w:rPr>
        <w:t>719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D82D1A">
        <w:rPr>
          <w:lang w:val="hr-HR"/>
        </w:rPr>
        <w:t xml:space="preserve">SABIHA ŠABIĆ, </w:t>
      </w:r>
      <w:r w:rsidR="00D82D1A" w:rsidRPr="00D82D1A">
        <w:rPr>
          <w:lang w:val="hr-HR"/>
        </w:rPr>
        <w:t>OIB: 53654779067, Medulin, KAPOVICA 1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D82D1A" w:rsidRPr="00D82D1A">
        <w:rPr>
          <w:lang w:val="hr-HR"/>
        </w:rPr>
        <w:t xml:space="preserve">SABIHA ŠABIĆ, </w:t>
      </w:r>
      <w:r w:rsidR="00D82D1A">
        <w:rPr>
          <w:lang w:val="hr-HR"/>
        </w:rPr>
        <w:br/>
      </w:r>
      <w:r w:rsidR="00D82D1A" w:rsidRPr="00D82D1A">
        <w:rPr>
          <w:lang w:val="hr-HR"/>
        </w:rPr>
        <w:t>OIB: 53654779067, Medulin, KAPOVICA 1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D82D1A">
        <w:rPr>
          <w:b/>
          <w:lang w:val="hr-HR"/>
        </w:rPr>
        <w:t>719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D82D1A">
        <w:rPr>
          <w:b/>
          <w:lang w:val="hr-HR"/>
        </w:rPr>
        <w:t>719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D82D1A" w:rsidRPr="00D82D1A">
        <w:rPr>
          <w:lang w:val="hr-HR"/>
        </w:rPr>
        <w:t>SABIHA ŠABIĆ, OIB: 53654779067, Medulin, KAPOVICA 1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3F7CFB">
        <w:rPr>
          <w:lang w:val="hr-HR"/>
        </w:rPr>
        <w:t>444</w:t>
      </w:r>
      <w:r>
        <w:rPr>
          <w:lang w:val="hr-HR"/>
        </w:rPr>
        <w:t xml:space="preserve">. st. </w:t>
      </w:r>
      <w:r w:rsidR="00D82D1A">
        <w:rPr>
          <w:lang w:val="hr-HR"/>
        </w:rPr>
        <w:t>2.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01. rujna 2015. godine dužnik u očevidniku redoslijeda osnova za plaćanje ima evidentirane neizvršene osnove za plaćanje u neprekinutom razdoblju od 707 dana, u iznosu od 567.086,54 kn, te da ima jednu zaposlenu 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E92454">
        <w:rPr>
          <w:lang w:val="hr-HR"/>
        </w:rPr>
        <w:t>9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p w:rsidRDefault="00D82D1A" w:rsidR="00D82D1A">
      <w:pPr>
        <w:rPr>
          <w:lang w:val="hr-HR"/>
        </w:rPr>
      </w:pPr>
      <w:r>
        <w:rPr>
          <w:lang w:val="hr-HR"/>
        </w:rPr>
        <w:t>-</w:t>
      </w:r>
      <w:r w:rsidRPr="00D82D1A">
        <w:t xml:space="preserve"> </w:t>
      </w:r>
      <w:r>
        <w:rPr>
          <w:lang w:val="hr-HR"/>
        </w:rPr>
        <w:t xml:space="preserve">SABIHA ŠABIĆ, </w:t>
      </w:r>
      <w:r w:rsidRPr="00D82D1A">
        <w:rPr>
          <w:lang w:val="hr-HR"/>
        </w:rPr>
        <w:t>Medulin, KAPOVICA 1</w:t>
      </w:r>
      <w:r>
        <w:rPr>
          <w:lang w:val="hr-HR"/>
        </w:rPr>
        <w:t xml:space="preserve"> </w:t>
      </w:r>
    </w:p>
    <w:p w:rsidRDefault="00D82D1A" w:rsidR="00D82D1A" w:rsidRPr="000C65D8">
      <w:pPr>
        <w:rPr>
          <w:lang w:val="hr-HR"/>
        </w:rPr>
      </w:pPr>
    </w:p>
    <w:sectPr w:rsidR="00D82D1A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28F" w:rsidP="00AF1998" w:rsidR="00F0528F">
      <w:r>
        <w:separator/>
      </w:r>
    </w:p>
  </w:endnote>
  <w:endnote w:id="0" w:type="continuationSeparator">
    <w:p w:rsidRDefault="00F0528F" w:rsidP="00AF1998" w:rsidR="00F05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559" w:rsidRPr="003A555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28F" w:rsidP="00AF1998" w:rsidR="00F0528F">
      <w:r>
        <w:separator/>
      </w:r>
    </w:p>
  </w:footnote>
  <w:footnote w:id="0" w:type="continuationSeparator">
    <w:p w:rsidRDefault="00F0528F" w:rsidP="00AF1998" w:rsidR="00F0528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314DAC"/>
    <w:rsid w:val="003314E7"/>
    <w:rsid w:val="00354697"/>
    <w:rsid w:val="003A5559"/>
    <w:rsid w:val="003F7CFB"/>
    <w:rsid w:val="00411760"/>
    <w:rsid w:val="004B2BC9"/>
    <w:rsid w:val="004C04DB"/>
    <w:rsid w:val="0052659F"/>
    <w:rsid w:val="00555B64"/>
    <w:rsid w:val="00592701"/>
    <w:rsid w:val="005A5F74"/>
    <w:rsid w:val="005E581D"/>
    <w:rsid w:val="005F4EED"/>
    <w:rsid w:val="006E2E70"/>
    <w:rsid w:val="007623DB"/>
    <w:rsid w:val="00775A1C"/>
    <w:rsid w:val="007D41A4"/>
    <w:rsid w:val="007F4D34"/>
    <w:rsid w:val="00801E3C"/>
    <w:rsid w:val="00867F9F"/>
    <w:rsid w:val="00874CBA"/>
    <w:rsid w:val="00927C30"/>
    <w:rsid w:val="0094367F"/>
    <w:rsid w:val="009566C8"/>
    <w:rsid w:val="009717C1"/>
    <w:rsid w:val="00972427"/>
    <w:rsid w:val="00974E84"/>
    <w:rsid w:val="00A2143C"/>
    <w:rsid w:val="00A57BAF"/>
    <w:rsid w:val="00AC54F1"/>
    <w:rsid w:val="00AF1998"/>
    <w:rsid w:val="00B3045D"/>
    <w:rsid w:val="00B73A5A"/>
    <w:rsid w:val="00B96089"/>
    <w:rsid w:val="00C24C5C"/>
    <w:rsid w:val="00C52370"/>
    <w:rsid w:val="00C60DEC"/>
    <w:rsid w:val="00C776E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92454"/>
    <w:rsid w:val="00EF2901"/>
    <w:rsid w:val="00F0307F"/>
    <w:rsid w:val="00F0528F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5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5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INTIMA društvo s ograničenom odgovornošću za proizvodnju odjeće, trgovinu i usluge</izvorni_sadrzaj>
    <derivirana_varijabla naziv="DomainObject.Predmet.ProtustrankaFormated_1">  SARA INTIMA društvo s ograničenom odgovornošću za proizvodnju odjeće, trgovinu i usluge</derivirana_varijabla>
  </DomainObject.Predmet.ProtustrankaFormated>
  <DomainObject.Predmet.ProtustrankaFormatedOIB>
    <izvorni_sadrzaj>  SARA INTIMA društvo s ograničenom odgovornošću za proizvodnju odjeće, trgovinu i usluge, OIB 63538740324</izvorni_sadrzaj>
    <derivirana_varijabla naziv="DomainObject.Predmet.ProtustrankaFormatedOIB_1">  SARA INTIMA društvo s ograničenom odgovornošću za proizvodnju odjeće, trgovinu i usluge, OIB 63538740324</derivirana_varijabla>
  </DomainObject.Predmet.ProtustrankaFormatedOIB>
  <DomainObject.Predmet.ProtustrankaFormatedWithAdress>
    <izvorni_sadrzaj> SARA INTIMA društvo s ograničenom odgovornošću za proizvodnju odjeće, trgovinu i usluge, Uskoci 113, 35435 Uskoci</izvorni_sadrzaj>
    <derivirana_varijabla naziv="DomainObject.Predmet.ProtustrankaFormatedWithAdress_1"> SARA INTIMA društvo s ograničenom odgovornošću za proizvodnju odjeće, trgovinu i usluge, Uskoci 113, 35435 Uskoci</derivirana_varijabla>
  </DomainObject.Predmet.ProtustrankaFormatedWithAdress>
  <DomainObject.Predmet.ProtustrankaFormatedWithAdressOIB>
    <izvorni_sadrzaj> SARA INTIMA društvo s ograničenom odgovornošću za proizvodnju odjeće, trgovinu i usluge, OIB 63538740324, Uskoci 113, 35435 Uskoci</izvorni_sadrzaj>
    <derivirana_varijabla naziv="DomainObject.Predmet.ProtustrankaFormatedWithAdressOIB_1"> SARA INTIMA društvo s ograničenom odgovornošću za proizvodnju odjeće, trgovinu i usluge, OIB 63538740324, Uskoci 113, 35435 Uskoci</derivirana_varijabla>
  </DomainObject.Predmet.ProtustrankaFormatedWithAdressOIB>
  <DomainObject.Predmet.ProtustrankaWithAdress>
    <izvorni_sadrzaj>SARA INTIMA društvo s ograničenom odgovornošću za proizvodnju odjeće, trgovinu i usluge Uskoci 113, 35435 Uskoci</izvorni_sadrzaj>
    <derivirana_varijabla naziv="DomainObject.Predmet.ProtustrankaWithAdress_1">SARA INTIMA društvo s ograničenom odgovornošću za proizvodnju odjeće, trgovinu i usluge Uskoci 113, 35435 Uskoci</derivirana_varijabla>
  </DomainObject.Predmet.ProtustrankaWithAdress>
  <DomainObject.Predmet.ProtustrankaWithAdressOIB>
    <izvorni_sadrzaj>SARA INTIMA društvo s ograničenom odgovornošću za proizvodnju odjeće, trgovinu i usluge, OIB 63538740324, Uskoci 113, 35435 Uskoci</izvorni_sadrzaj>
    <derivirana_varijabla naziv="DomainObject.Predmet.ProtustrankaWithAdressOIB_1">SARA INTIMA društvo s ograničenom odgovornošću za proizvodnju odjeće, trgovinu i usluge, OIB 63538740324, Uskoci 113, 35435 Uskoci</derivirana_varijabla>
  </DomainObject.Predmet.ProtustrankaWithAdressOIB>
  <DomainObject.Predmet.ProtustrankaNazivFormated>
    <izvorni_sadrzaj>SARA INTIMA društvo s ograničenom odgovornošću za proizvodnju odjeće, trgovinu i usluge</izvorni_sadrzaj>
    <derivirana_varijabla naziv="DomainObject.Predmet.ProtustrankaNazivFormated_1">SARA INTIMA društvo s ograničenom odgovornošću za proizvodnju odjeće, trgovinu i usluge</derivirana_varijabla>
  </DomainObject.Predmet.ProtustrankaNazivFormated>
  <DomainObject.Predmet.ProtustrankaNazivFormatedOIB>
    <izvorni_sadrzaj>SARA INTIMA društvo s ograničenom odgovornošću za proizvodnju odjeće, trgovinu i usluge, OIB 63538740324</izvorni_sadrzaj>
    <derivirana_varijabla naziv="DomainObject.Predmet.ProtustrankaNazivFormatedOIB_1">SARA INTIMA društvo s ograničenom odgovornošću za proizvodnju odjeće, trgovinu i usluge, OIB 63538740324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567086.54</izvorni_sadrzaj>
    <derivirana_varijabla naziv="DomainObject.Predmet.TrenutnaVrijednost_1">567086.54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INTIMA društvo s ograničenom odgovornošću za proizvodnju odjeće, trgovinu i usluge</item>
    </izvorni_sadrzaj>
    <derivirana_varijabla naziv="DomainObject.Predmet.ProtuStrankaListFormated_1">
      <item>SARA INTIMA društvo s ograničenom odgovornošću za proizvodnju odjeće, trgovinu i usluge</item>
    </derivirana_varijabla>
  </DomainObject.Predmet.ProtuStrankaListFormated>
  <DomainObject.Predmet.ProtuStrankaListFormatedOIB>
    <izvorni_sadrzaj>
      <item>SARA INTIMA društvo s ograničenom odgovornošću za proizvodnju odjeće, trgovinu i usluge, OIB 63538740324</item>
    </izvorni_sadrzaj>
    <derivirana_varijabla naziv="DomainObject.Predmet.ProtuStrankaListFormatedOIB_1">
      <item>SARA INTIMA društvo s ograničenom odgovornošću za proizvodnju odjeće, trgovinu i usluge, OIB 63538740324</item>
    </derivirana_varijabla>
  </DomainObject.Predmet.ProtuStrankaListFormatedOIB>
  <DomainObject.Predmet.ProtuStrankaListFormatedWithAdress>
    <izvorni_sadrzaj>
      <item>SARA INTIMA društvo s ograničenom odgovornošću za proizvodnju odjeće, trgovinu i usluge, Uskoci 113, 35435 Uskoci</item>
    </izvorni_sadrzaj>
    <derivirana_varijabla naziv="DomainObject.Predmet.ProtuStrankaListFormatedWithAdress_1">
      <item>SARA INTIMA društvo s ograničenom odgovornošću za proizvodnju odjeće, trgovinu i usluge, Uskoci 113, 35435 Uskoci</item>
    </derivirana_varijabla>
  </DomainObject.Predmet.ProtuStrankaListFormatedWithAdress>
  <DomainObject.Predmet.ProtuStrankaListFormatedWithAdressOIB>
    <izvorni_sadrzaj>
      <item>SARA INTIMA društvo s ograničenom odgovornošću za proizvodnju odjeće, trgovinu i usluge, OIB 63538740324, Uskoci 113, 35435 Uskoci</item>
    </izvorni_sadrzaj>
    <derivirana_varijabla naziv="DomainObject.Predmet.ProtuStrankaListFormatedWithAdressOIB_1">
      <item>SARA INTIMA društvo s ograničenom odgovornošću za proizvodnju odjeće, trgovinu i usluge, OIB 63538740324, Uskoci 113, 35435 Uskoci</item>
    </derivirana_varijabla>
  </DomainObject.Predmet.ProtuStrankaListFormatedWithAdressOIB>
  <DomainObject.Predmet.ProtuStrankaListNazivFormated>
    <izvorni_sadrzaj>
      <item>SARA INTIMA društvo s ograničenom odgovornošću za proizvodnju odjeće, trgovinu i usluge</item>
    </izvorni_sadrzaj>
    <derivirana_varijabla naziv="DomainObject.Predmet.ProtuStrankaListNazivFormated_1">
      <item>SARA INTIMA društvo s ograničenom odgovornošću za proizvodnju odjeće, trgovinu i usluge</item>
    </derivirana_varijabla>
  </DomainObject.Predmet.ProtuStrankaListNazivFormated>
  <DomainObject.Predmet.ProtuStrankaListNazivFormatedOIB>
    <izvorni_sadrzaj>
      <item>SARA INTIMA društvo s ograničenom odgovornošću za proizvodnju odjeće, trgovinu i usluge, OIB 63538740324</item>
    </izvorni_sadrzaj>
    <derivirana_varijabla naziv="DomainObject.Predmet.ProtuStrankaListNazivFormatedOIB_1">
      <item>SARA INTIMA društvo s ograničenom odgovornošću za proizvodnju odjeće, trgovinu i usluge, OIB 63538740324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INTIMA društvo s ograničenom odgovornošću za proizvodnju odjeće, trgovinu i usluge</izvorni_sadrzaj>
    <derivirana_varijabla naziv="DomainObject.Predmet.ProtustrankaIDrugi_1">SARA INTIMA društvo s ograničenom odgovornošću za proizvodnju odjeće,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SARA INTIMA društvo s ograničenom odgovornošću za proizvodnju odjeće, trgovinu i usluge, OIB 63538740324, Uskoci 113, 35435 Uskoci</izvorni_sadrzaj>
    <derivirana_varijabla naziv="DomainObject.Predmet.ProtustrankaIDrugiAdressOIB_1">SARA INTIMA društvo s ograničenom odgovornošću za proizvodnju odjeće, trgovinu i usluge, OIB 63538740324, Uskoci 113, 35435 Uskoci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INTIMA društvo s ograničenom odgovornošću za proizvodnju odjeće, trgovinu i usluge</item>
    </izvorni_sadrzaj>
    <derivirana_varijabla naziv="DomainObject.Predmet.SudioniciListNaziv_1">
      <item>Financijska agencija</item>
      <item>SARA INTIMA društvo s ograničenom odgovornošću za proizvodnju odjeće, trgovinu i usluge</item>
    </derivirana_varijabla>
  </DomainObject.Predmet.SudioniciListNaziv>
  <DomainObject.Predmet.SudioniciListAdressOIB>
    <izvorni_sadrzaj>
      <item>Financijska agencija, OIB 85821130368, Ulica grada Vukovara 70,10000 Zagreb</item>
      <item>SARA INTIMA društvo s ograničenom odgovornošću za proizvodnju odjeće, trgovinu i usluge, OIB 63538740324, Uskoci 113,35435 Uskoci</item>
    </izvorni_sadrzaj>
    <derivirana_varijabla naziv="DomainObject.Predmet.SudioniciListAdressOIB_1">
      <item>Financijska agencija, OIB 85821130368, Ulica grada Vukovara 70,10000 Zagreb</item>
      <item>SARA INTIMA društvo s ograničenom odgovornošću za proizvodnju odjeće, trgovinu i usluge, OIB 63538740324, Uskoci 113,35435 Uskoci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63538740324</item>
    </izvorni_sadrzaj>
    <derivirana_varijabla naziv="DomainObject.Predmet.SudioniciListNazivOIB_1">
      <item>, OIB 85821130368</item>
      <item>, OIB 63538740324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St-719/2016-14</izvorni_sadrzaj>
    <derivirana_varijabla naziv="DomainObject.PredzadnjaOdlukaIzPredmeta.Oznaka_1">St-719/2016-14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929</properties:Words>
  <properties:Characters>4999</properties:Characters>
  <properties:Lines>151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2018-10-09T10:54:00Z</dcterms:created>
  <dc:creator>wsadmin</dc:creator>
  <cp:lastModifiedBy>wsadmin</cp:lastModifiedBy>
  <cp:lastPrinted>2018-09-05T11:45:00Z</cp:lastPrinted>
  <dcterms:modified xmlns:xsi="http://www.w3.org/2001/XMLSchema-instance" xsi:type="dcterms:W3CDTF">2018-10-09T11:08:00Z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St-719-2016.docx)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