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245a" w14:paraId="028245a" w:rsidRDefault="00EA5C88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7.St.690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AC50D3">
        <w:t xml:space="preserve"> </w:t>
      </w:r>
      <w:r w:rsidR="00AC50D3">
        <w:rPr>
          <w:sz w:val="22"/>
          <w:szCs w:val="22"/>
        </w:rPr>
        <w:t>KARMEN UGOSTITELJSTVO j.d.o.o., Metković, Splitska 4, OIB: 09635335900</w:t>
      </w:r>
      <w:r w:rsidRPr="00F14A92">
        <w:t>, dana</w:t>
      </w:r>
      <w:r w:rsidR="00583F5B" w:rsidRPr="00F14A92">
        <w:t xml:space="preserve"> </w:t>
      </w:r>
      <w:r w:rsidR="009D5071">
        <w:t>2</w:t>
      </w:r>
      <w:r w:rsidR="00AC50D3">
        <w:t>7. lipnja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AC50D3">
        <w:rPr>
          <w:sz w:val="22"/>
          <w:szCs w:val="22"/>
        </w:rPr>
        <w:t>KARMEN UGOSTITELJSTVO j.d.o.o., Metković, Splitska 4, OIB: 09635335900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AC50D3">
        <w:t>pozivom na broj 10-690-16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4778A7">
        <w:t>10</w:t>
      </w:r>
      <w:r w:rsidRPr="00F14A92">
        <w:t xml:space="preserve">. </w:t>
      </w:r>
      <w:r w:rsidR="00443432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AC50D3">
        <w:rPr>
          <w:sz w:val="22"/>
          <w:szCs w:val="22"/>
        </w:rPr>
        <w:t>KARMEN UGOSTITELJSTVO j.d.o.o., Metković, Splitska 4, OIB: 09635335900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4778A7">
        <w:t>690</w:t>
      </w:r>
      <w:r w:rsidR="002D78E4" w:rsidRPr="00F14A92">
        <w:t xml:space="preserve">/2016 od </w:t>
      </w:r>
      <w:r w:rsidR="004778A7">
        <w:t>14</w:t>
      </w:r>
      <w:r w:rsidRPr="00F14A92">
        <w:t xml:space="preserve">. </w:t>
      </w:r>
      <w:r w:rsidR="00443432">
        <w:t>ožujka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4778A7">
        <w:t>6.140,90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4778A7">
        <w:t>588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D5071">
        <w:rPr>
          <w:b/>
        </w:rPr>
        <w:t>2</w:t>
      </w:r>
      <w:r w:rsidR="00AC50D3">
        <w:rPr>
          <w:b/>
        </w:rPr>
        <w:t>7. lipnja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688">
          <w:rPr>
            <w:noProof/>
          </w:rPr>
          <w:t>2</w:t>
        </w:r>
        <w:r>
          <w:fldChar w:fldCharType="end"/>
        </w:r>
        <w:r w:rsidR="00AC50D3">
          <w:t xml:space="preserve"> </w:t>
        </w:r>
        <w:r w:rsidR="00AC50D3">
          <w:tab/>
        </w:r>
        <w:r w:rsidR="00AC50D3">
          <w:tab/>
          <w:t>Posl.br. 7.St.690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64688"/>
    <w:rsid w:val="002D78E4"/>
    <w:rsid w:val="00407841"/>
    <w:rsid w:val="00443432"/>
    <w:rsid w:val="004778A7"/>
    <w:rsid w:val="00550A50"/>
    <w:rsid w:val="00583F5B"/>
    <w:rsid w:val="005C12B7"/>
    <w:rsid w:val="0065181B"/>
    <w:rsid w:val="009D5071"/>
    <w:rsid w:val="00A126EF"/>
    <w:rsid w:val="00AC50D3"/>
    <w:rsid w:val="00CC5486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6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6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6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6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6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6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6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6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UGOSTITELJSTVO jednostavno društvo s ograničenom odgovornošću za trgovinu i usluge</izvorni_sadrzaj>
    <derivirana_varijabla naziv="DomainObject.Predmet.ProtustrankaFormated_1">  KARMEN UGOSTITELJSTVO jednostavno društvo s ograničenom odgovornošću za trgovinu i usluge</derivirana_varijabla>
  </DomainObject.Predmet.ProtustrankaFormated>
  <DomainObject.Predmet.ProtustrankaFormatedOIB>
    <izvorni_sadrzaj>  KARMEN UGOSTITELJSTVO jednostavno društvo s ograničenom odgovornošću za trgovinu i usluge, OIB 09635335900</izvorni_sadrzaj>
    <derivirana_varijabla naziv="DomainObject.Predmet.ProtustrankaFormatedOIB_1">  KARMEN UGOSTITELJSTVO jednostavno društvo s ograničenom odgovornošću za trgovinu i usluge, OIB 09635335900</derivirana_varijabla>
  </DomainObject.Predmet.ProtustrankaFormatedOIB>
  <DomainObject.Predmet.ProtustrankaFormatedWithAdress>
    <izvorni_sadrzaj> KARMEN UGOSTITELJSTVO jednostavno društvo s ograničenom odgovornošću za trgovinu i usluge, Splitska 4, 20350 Metković</izvorni_sadrzaj>
    <derivirana_varijabla naziv="DomainObject.Predmet.ProtustrankaFormatedWithAdress_1"> KARMEN UGOSTITELJSTVO jednostavno društvo s ograničenom odgovornošću za trgovinu i usluge, Splitska 4, 20350 Metković</derivirana_varijabla>
  </DomainObject.Predmet.ProtustrankaFormatedWithAdress>
  <DomainObject.Predmet.ProtustrankaFormatedWithAdressOIB>
    <izvorni_sadrzaj> KARMEN UGOSTITELJSTVO jednostavno društvo s ograničenom odgovornošću za trgovinu i usluge, OIB 09635335900, Splitska 4, 20350 Metković</izvorni_sadrzaj>
    <derivirana_varijabla naziv="DomainObject.Predmet.ProtustrankaFormatedWithAdressOIB_1"> KARMEN UGOSTITELJSTVO jednostavno društvo s ograničenom odgovornošću za trgovinu i usluge, OIB 09635335900, Splitska 4, 20350 Metković</derivirana_varijabla>
  </DomainObject.Predmet.ProtustrankaFormatedWithAdressOIB>
  <DomainObject.Predmet.ProtustrankaWithAdress>
    <izvorni_sadrzaj>KARMEN UGOSTITELJSTVO jednostavno društvo s ograničenom odgovornošću za trgovinu i usluge Splitska 4, 20350 Metković</izvorni_sadrzaj>
    <derivirana_varijabla naziv="DomainObject.Predmet.ProtustrankaWithAdress_1">KARMEN UGOSTITELJSTVO jednostavno društvo s ograničenom odgovornošću za trgovinu i usluge Splitska 4, 20350 Metković</derivirana_varijabla>
  </DomainObject.Predmet.ProtustrankaWithAdress>
  <DomainObject.Predmet.ProtustrankaWithAdressOIB>
    <izvorni_sadrzaj>KARMEN UGOSTITELJSTVO jednostavno društvo s ograničenom odgovornošću za trgovinu i usluge, OIB 09635335900, Splitska 4, 20350 Metković</izvorni_sadrzaj>
    <derivirana_varijabla naziv="DomainObject.Predmet.ProtustrankaWithAdressOIB_1">KARMEN UGOSTITELJSTVO jednostavno društvo s ograničenom odgovornošću za trgovinu i usluge, OIB 09635335900, Splitska 4, 20350 Metković</derivirana_varijabla>
  </DomainObject.Predmet.ProtustrankaWithAdressOIB>
  <DomainObject.Predmet.ProtustrankaNazivFormated>
    <izvorni_sadrzaj>KARMEN UGOSTITELJSTVO jednostavno društvo s ograničenom odgovornošću za trgovinu i usluge</izvorni_sadrzaj>
    <derivirana_varijabla naziv="DomainObject.Predmet.ProtustrankaNazivFormated_1">KARMEN UGOSTITELJSTVO jednostavno društvo s ograničenom odgovornošću za trgovinu i usluge</derivirana_varijabla>
  </DomainObject.Predmet.ProtustrankaNazivFormated>
  <DomainObject.Predmet.ProtustrankaNazivFormatedOIB>
    <izvorni_sadrzaj>KARMEN UGOSTITELJSTVO jednostavno društvo s ograničenom odgovornošću za trgovinu i usluge, OIB 09635335900</izvorni_sadrzaj>
    <derivirana_varijabla naziv="DomainObject.Predmet.ProtustrankaNazivFormatedOIB_1">KARMEN UGOSTITELJSTVO jednostavno društvo s ograničenom odgovornošću za trgovinu i usluge, OIB 09635335900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KARMEN UGOSTITELJSTVO jednostavno društvo s ograničenom odgovornošću za trgovinu i usluge</item>
    </izvorni_sadrzaj>
    <derivirana_varijabla naziv="DomainObject.Predmet.ProtuStrankaListFormated_1">
      <item>KARMEN UGOSTITELJSTVO jednostavno društvo s ograničenom odgovornošću za trgovinu i usluge</item>
    </derivirana_varijabla>
  </DomainObject.Predmet.ProtuStrankaListFormated>
  <DomainObject.Predmet.ProtuStrankaListFormatedOIB>
    <izvorni_sadrzaj>
      <item>KARMEN UGOSTITELJSTVO jednostavno društvo s ograničenom odgovornošću za trgovinu i usluge, OIB 09635335900</item>
    </izvorni_sadrzaj>
    <derivirana_varijabla naziv="DomainObject.Predmet.ProtuStrankaListFormatedOIB_1">
      <item>KARMEN UGOSTITELJSTVO jednostavno društvo s ograničenom odgovornošću za trgovinu i usluge, OIB 09635335900</item>
    </derivirana_varijabla>
  </DomainObject.Predmet.ProtuStrankaListFormatedOIB>
  <DomainObject.Predmet.ProtuStrankaListFormatedWithAdress>
    <izvorni_sadrzaj>
      <item>KARMEN UGOSTITELJSTVO jednostavno društvo s ograničenom odgovornošću za trgovinu i usluge, Splitska 4, 20350 Metković</item>
    </izvorni_sadrzaj>
    <derivirana_varijabla naziv="DomainObject.Predmet.ProtuStrankaListFormatedWithAdress_1">
      <item>KARMEN UGOSTITELJSTVO jednostavno društvo s ograničenom odgovornošću za trgovinu i usluge, Splitska 4, 20350 Metković</item>
    </derivirana_varijabla>
  </DomainObject.Predmet.ProtuStrankaListFormatedWithAdress>
  <DomainObject.Predmet.ProtuStrankaListFormatedWithAdressOIB>
    <izvorni_sadrzaj>
      <item>KARMEN UGOSTITELJSTVO jednostavno društvo s ograničenom odgovornošću za trgovinu i usluge, OIB 09635335900, Splitska 4, 20350 Metković</item>
    </izvorni_sadrzaj>
    <derivirana_varijabla naziv="DomainObject.Predmet.ProtuStrankaListFormatedWithAdressOIB_1">
      <item>KARMEN UGOSTITELJSTVO jednostavno društvo s ograničenom odgovornošću za trgovinu i usluge, OIB 09635335900, Splitska 4, 20350 Metković</item>
    </derivirana_varijabla>
  </DomainObject.Predmet.ProtuStrankaListFormatedWithAdressOIB>
  <DomainObject.Predmet.ProtuStrankaListNazivFormated>
    <izvorni_sadrzaj>
      <item>KARMEN UGOSTITELJSTVO jednostavno društvo s ograničenom odgovornošću za trgovinu i usluge</item>
    </izvorni_sadrzaj>
    <derivirana_varijabla naziv="DomainObject.Predmet.ProtuStrankaListNazivFormated_1">
      <item>KARMEN UGOSTITELJSTVO jednostavno društvo s ograničenom odgovornošću za trgovinu i usluge</item>
    </derivirana_varijabla>
  </DomainObject.Predmet.ProtuStrankaListNazivFormated>
  <DomainObject.Predmet.ProtuStrankaListNazivFormatedOIB>
    <izvorni_sadrzaj>
      <item>KARMEN UGOSTITELJSTVO jednostavno društvo s ograničenom odgovornošću za trgovinu i usluge, OIB 09635335900</item>
    </izvorni_sadrzaj>
    <derivirana_varijabla naziv="DomainObject.Predmet.ProtuStrankaListNazivFormatedOIB_1">
      <item>KARMEN UGOSTITELJSTVO jednostavno društvo s ograničenom odgovornošću za trgovinu i usluge, OIB 09635335900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KARMEN UGOSTITELJSTVO jednostavno društvo s ograničenom odgovornošću za trgovinu i usluge</izvorni_sadrzaj>
    <derivirana_varijabla naziv="DomainObject.Predmet.ProtustrankaIDrugi_1">KARMEN UGOSTITELJSTVO jednostavno društvo s ograničenom odgovornošću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KARMEN UGOSTITELJSTVO jednostavno društvo s ograničenom odgovornošću za trgovinu i usluge, OIB 09635335900, Splitska 4, 20350 Metković</izvorni_sadrzaj>
    <derivirana_varijabla naziv="DomainObject.Predmet.ProtustrankaIDrugiAdressOIB_1">KARMEN UGOSTITELJSTVO jednostavno društvo s ograničenom odgovornošću za trgovinu i usluge, OIB 09635335900,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KARMEN UGOSTITELJSTVO jednostavno društvo s ograničenom odgovornošću za trgovinu i usluge</item>
    </izvorni_sadrzaj>
    <derivirana_varijabla naziv="DomainObject.Predmet.SudioniciListNaziv_1">
      <item>FINA,RC Split,Podružnica Dubrovnik</item>
      <item>KARMEN UGOSTITELJSTVO jednostavno društvo s ograničenom odgovornošću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KARMEN UGOSTITELJSTVO jednostavno društvo s ograničenom odgovornošću za trgovinu i usluge, OIB 09635335900, Splitska 4,20350 Metković</item>
    </izvorni_sadrzaj>
    <derivirana_varijabla naziv="DomainObject.Predmet.SudioniciListAdressOIB_1">
      <item>FINA,RC Split,Podružnica Dubrovnik, OIB 85821130368, Vukovarska 2,20000 Dubrovnik</item>
      <item>KARMEN UGOSTITELJSTVO jednostavno društvo s ograničenom odgovornošću za trgovinu i usluge, OIB 09635335900,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09635335900</item>
    </izvorni_sadrzaj>
    <derivirana_varijabla naziv="DomainObject.Predmet.SudioniciListNazivOIB_1">
      <item>, OIB 85821130368</item>
      <item>, OIB 09635335900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3541</properties:Characters>
  <properties:Lines>93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2016-04-26T06:48:00Z</dcterms:created>
  <dc:creator>Diana Butigan Granić</dc:creator>
  <cp:lastModifiedBy>Mara Marčinko</cp:lastModifiedBy>
  <cp:lastPrinted>2016-04-20T11:41:00Z</cp:lastPrinted>
  <dcterms:modified xmlns:xsi="http://www.w3.org/2001/XMLSchema-instance" xsi:type="dcterms:W3CDTF">2016-06-27T12:03:00Z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