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e50f" w14:paraId="c52e50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61D12">
        <w:t>4268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0D25AD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C61D12">
        <w:t>VELE-KO d.o.o. Zagreb, Krajiška 4, MBS: 080305738, OIB: 56473556962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C61D12">
        <w:t>e 682.040,25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0D25AD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25AD"/>
    <w:rsid w:val="00114EAD"/>
    <w:rsid w:val="00185571"/>
    <w:rsid w:val="001A1ED0"/>
    <w:rsid w:val="001C46AF"/>
    <w:rsid w:val="001D3860"/>
    <w:rsid w:val="001E50FB"/>
    <w:rsid w:val="001F6933"/>
    <w:rsid w:val="00230A63"/>
    <w:rsid w:val="002379CA"/>
    <w:rsid w:val="0024170D"/>
    <w:rsid w:val="00263D6D"/>
    <w:rsid w:val="00264D19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920CA0"/>
    <w:rsid w:val="00925DB3"/>
    <w:rsid w:val="009419D8"/>
    <w:rsid w:val="009A43C5"/>
    <w:rsid w:val="009C0904"/>
    <w:rsid w:val="00A51F82"/>
    <w:rsid w:val="00A64D0B"/>
    <w:rsid w:val="00A71431"/>
    <w:rsid w:val="00AA5994"/>
    <w:rsid w:val="00AC4528"/>
    <w:rsid w:val="00AD027A"/>
    <w:rsid w:val="00B82F18"/>
    <w:rsid w:val="00C03E51"/>
    <w:rsid w:val="00C3410D"/>
    <w:rsid w:val="00C61D12"/>
    <w:rsid w:val="00C836B9"/>
    <w:rsid w:val="00C958E9"/>
    <w:rsid w:val="00CA4A01"/>
    <w:rsid w:val="00CE7362"/>
    <w:rsid w:val="00D01B78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6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6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6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6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6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6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6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6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6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6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St-4268/2015-5</izvorni_sadrzaj>
    <derivirana_varijabla naziv="DomainObject.Oznaka_1">St-4268/2015-5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4268</izvorni_sadrzaj>
    <derivirana_varijabla naziv="DomainObject.Predmet.Broj_1">4268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St-4268/2015</izvorni_sadrzaj>
    <derivirana_varijabla naziv="DomainObject.Predmet.OznakaBroj_1">St-4268/2015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VELE-KO d.o.o. zastupanog po punomoćniku Milan Kosanović</izvorni_sadrzaj>
    <derivirana_varijabla naziv="DomainObject.Predmet.ProtustrankaFormated_1">  VELE-KO d.o.o. zastupanog po punomoćniku Milan Kosanović</derivirana_varijabla>
  </DomainObject.Predmet.ProtustrankaFormated>
  <DomainObject.Predmet.ProtustrankaFormatedOIB>
    <izvorni_sadrzaj>  VELE-KO d.o.o., OIB 56473556962 zastupanog po punomoćniku Milan Kosanović</izvorni_sadrzaj>
    <derivirana_varijabla naziv="DomainObject.Predmet.ProtustrankaFormatedOIB_1">  VELE-KO d.o.o., OIB 56473556962 zastupanog po punomoćniku Milan Kosanović</derivirana_varijabla>
  </DomainObject.Predmet.ProtustrankaFormatedOIB>
  <DomainObject.Predmet.ProtustrankaFormatedWithAdress>
    <izvorni_sadrzaj> VELE-KO d.o.o., Krajiška 4, 10000 Zagreb zastupanog po punomoćniku Milan Kosanović</izvorni_sadrzaj>
    <derivirana_varijabla naziv="DomainObject.Predmet.ProtustrankaFormatedWithAdress_1"> VELE-KO d.o.o., Krajiška 4, 10000 Zagreb zastupanog po punomoćniku Milan Kosanović</derivirana_varijabla>
  </DomainObject.Predmet.ProtustrankaFormatedWithAdress>
  <DomainObject.Predmet.ProtustrankaFormatedWithAdressOIB>
    <izvorni_sadrzaj> VELE-KO d.o.o., OIB 56473556962, Krajiška 4, 10000 Zagreb zastupanog po punomoćniku Milan Kosanović</izvorni_sadrzaj>
    <derivirana_varijabla naziv="DomainObject.Predmet.ProtustrankaFormatedWithAdressOIB_1"> VELE-KO d.o.o., OIB 56473556962, Krajiška 4, 10000 Zagreb zastupanog po punomoćniku Milan Kosanović</derivirana_varijabla>
  </DomainObject.Predmet.ProtustrankaFormatedWithAdressOIB>
  <DomainObject.Predmet.ProtustrankaWithAdress>
    <izvorni_sadrzaj>VELE-KO d.o.o. Krajiška 4, 10000 Zagreb</izvorni_sadrzaj>
    <derivirana_varijabla naziv="DomainObject.Predmet.ProtustrankaWithAdress_1">VELE-KO d.o.o. Krajiška 4, 10000 Zagreb</derivirana_varijabla>
  </DomainObject.Predmet.ProtustrankaWithAdress>
  <DomainObject.Predmet.ProtustrankaWithAdressOIB>
    <izvorni_sadrzaj>VELE-KO d.o.o., OIB 56473556962, Krajiška 4, 10000 Zagreb</izvorni_sadrzaj>
    <derivirana_varijabla naziv="DomainObject.Predmet.ProtustrankaWithAdressOIB_1">VELE-KO d.o.o., OIB 56473556962, Krajiška 4, 10000 Zagreb</derivirana_varijabla>
  </DomainObject.Predmet.ProtustrankaWithAdressOIB>
  <DomainObject.Predmet.ProtustrankaNazivFormated>
    <izvorni_sadrzaj>VELE-KO d.o.o.</izvorni_sadrzaj>
    <derivirana_varijabla naziv="DomainObject.Predmet.ProtustrankaNazivFormated_1">VELE-KO d.o.o.</derivirana_varijabla>
  </DomainObject.Predmet.ProtustrankaNazivFormated>
  <DomainObject.Predmet.ProtustrankaNazivFormatedOIB>
    <izvorni_sadrzaj>VELE-KO d.o.o., OIB 56473556962</izvorni_sadrzaj>
    <derivirana_varijabla naziv="DomainObject.Predmet.ProtustrankaNazivFormatedOIB_1">VELE-KO d.o.o., OIB 56473556962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VELE-KO d.o.o. zastupanog po punomoćniku Milan Kosanović</item>
    </izvorni_sadrzaj>
    <derivirana_varijabla naziv="DomainObject.Predmet.ProtuStrankaListFormated_1">
      <item>VELE-KO d.o.o. zastupanog po punomoćniku Milan Kosanović</item>
    </derivirana_varijabla>
  </DomainObject.Predmet.ProtuStrankaListFormated>
  <DomainObject.Predmet.ProtuStrankaListFormatedOIB>
    <izvorni_sadrzaj>
      <item>VELE-KO d.o.o., OIB 56473556962 zastupanog po punomoćniku Milan Kosanović</item>
    </izvorni_sadrzaj>
    <derivirana_varijabla naziv="DomainObject.Predmet.ProtuStrankaListFormatedOIB_1">
      <item>VELE-KO d.o.o., OIB 56473556962 zastupanog po punomoćniku Milan Kosanović</item>
    </derivirana_varijabla>
  </DomainObject.Predmet.ProtuStrankaListFormatedOIB>
  <DomainObject.Predmet.ProtuStrankaListFormatedWithAdress>
    <izvorni_sadrzaj>
      <item>VELE-KO d.o.o., Krajiška 4, 10000 Zagreb zastupanog po punomoćniku Milan Kosanović</item>
    </izvorni_sadrzaj>
    <derivirana_varijabla naziv="DomainObject.Predmet.ProtuStrankaListFormatedWithAdress_1">
      <item>VELE-KO d.o.o., Krajiška 4, 10000 Zagreb zastupanog po punomoćniku Milan Kosanović</item>
    </derivirana_varijabla>
  </DomainObject.Predmet.ProtuStrankaListFormatedWithAdress>
  <DomainObject.Predmet.ProtuStrankaListFormatedWithAdressOIB>
    <izvorni_sadrzaj>
      <item>VELE-KO d.o.o., OIB 56473556962, Krajiška 4, 10000 Zagreb zastupanog po punomoćniku Milan Kosanović</item>
    </izvorni_sadrzaj>
    <derivirana_varijabla naziv="DomainObject.Predmet.ProtuStrankaListFormatedWithAdressOIB_1">
      <item>VELE-KO d.o.o., OIB 56473556962, Krajiška 4, 10000 Zagreb zastupanog po punomoćniku Milan Kosanović</item>
    </derivirana_varijabla>
  </DomainObject.Predmet.ProtuStrankaListFormatedWithAdressOIB>
  <DomainObject.Predmet.ProtuStrankaListNazivFormated>
    <izvorni_sadrzaj>
      <item>VELE-KO d.o.o.</item>
    </izvorni_sadrzaj>
    <derivirana_varijabla naziv="DomainObject.Predmet.ProtuStrankaListNazivFormated_1">
      <item>VELE-KO d.o.o.</item>
    </derivirana_varijabla>
  </DomainObject.Predmet.ProtuStrankaListNazivFormated>
  <DomainObject.Predmet.ProtuStrankaListNazivFormatedOIB>
    <izvorni_sadrzaj>
      <item>VELE-KO d.o.o., OIB 56473556962</item>
    </izvorni_sadrzaj>
    <derivirana_varijabla naziv="DomainObject.Predmet.ProtuStrankaListNazivFormatedOIB_1">
      <item>VELE-KO d.o.o., OIB 56473556962</item>
    </derivirana_varijabla>
  </DomainObject.Predmet.ProtuStrankaListNazivFormatedOIB>
  <DomainObject.Predmet.OstaliListFormated>
    <izvorni_sadrzaj>
      <item>Milan Kosanović punomoćnik sudionika u postupku VELE-KO d.o.o.</item>
    </izvorni_sadrzaj>
    <derivirana_varijabla naziv="DomainObject.Predmet.OstaliListFormated_1">
      <item>Milan Kosanović punomoćnik sudionika u postupku VELE-KO d.o.o.</item>
    </derivirana_varijabla>
  </DomainObject.Predmet.OstaliListFormated>
  <DomainObject.Predmet.OstaliListFormatedOIB>
    <izvorni_sadrzaj>
      <item>Milan Kosanović, OIB 53990228151 punomoćnik sudionika u postupku VELE-KO d.o.o.</item>
    </izvorni_sadrzaj>
    <derivirana_varijabla naziv="DomainObject.Predmet.OstaliListFormatedOIB_1">
      <item>Milan Kosanović, OIB 53990228151 punomoćnik sudionika u postupku VELE-KO d.o.o.</item>
    </derivirana_varijabla>
  </DomainObject.Predmet.OstaliListFormatedOIB>
  <DomainObject.Predmet.OstaliListFormatedWithAdress>
    <izvorni_sadrzaj>
      <item>Milan Kosanović, Prevoj 18b, 10000 Zagreb punomoćnik sudionika u postupku VELE-KO d.o.o.</item>
    </izvorni_sadrzaj>
    <derivirana_varijabla naziv="DomainObject.Predmet.OstaliListFormatedWithAdress_1">
      <item>Milan Kosanović, Prevoj 18b, 10000 Zagreb punomoćnik sudionika u postupku VELE-KO d.o.o.</item>
    </derivirana_varijabla>
  </DomainObject.Predmet.OstaliListFormatedWithAdress>
  <DomainObject.Predmet.OstaliListFormatedWithAdressOIB>
    <izvorni_sadrzaj>
      <item>Milan Kosanović, OIB 53990228151, Prevoj 18b, 10000 Zagreb punomoćnik sudionika u postupku VELE-KO d.o.o.</item>
    </izvorni_sadrzaj>
    <derivirana_varijabla naziv="DomainObject.Predmet.OstaliListFormatedWithAdressOIB_1">
      <item>Milan Kosanović, OIB 53990228151, Prevoj 18b, 10000 Zagreb punomoćnik sudionika u postupku VELE-KO d.o.o.</item>
    </derivirana_varijabla>
  </DomainObject.Predmet.OstaliListFormatedWithAdressOIB>
  <DomainObject.Predmet.OstaliListNazivFormated>
    <izvorni_sadrzaj>
      <item>Milan Kosanović</item>
    </izvorni_sadrzaj>
    <derivirana_varijabla naziv="DomainObject.Predmet.OstaliListNazivFormated_1">
      <item>Milan Kosanović</item>
    </derivirana_varijabla>
  </DomainObject.Predmet.OstaliListNazivFormated>
  <DomainObject.Predmet.OstaliListNazivFormatedOIB>
    <izvorni_sadrzaj>
      <item>Milan Kosanović, OIB 53990228151</item>
    </izvorni_sadrzaj>
    <derivirana_varijabla naziv="DomainObject.Predmet.OstaliListNazivFormatedOIB_1">
      <item>Milan Kosanović, OIB 53990228151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St-4268/2015-5</izvorni_sadrzaj>
    <derivirana_varijabla naziv="DomainObject.PoslovniBrojDokumenta_1">St-4268/2015-5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VELE-KO d.o.o.</izvorni_sadrzaj>
    <derivirana_varijabla naziv="DomainObject.Predmet.ProtustrankaIDrugi_1">VELE-KO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VELE-KO d.o.o., OIB 56473556962, Krajiška 4, 10000 Zagreb</izvorni_sadrzaj>
    <derivirana_varijabla naziv="DomainObject.Predmet.ProtustrankaIDrugiAdressOIB_1">VELE-KO d.o.o., OIB 56473556962, Krajiška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VELE-KO d.o.o.</item>
      <item>Milan Kosanović</item>
    </izvorni_sadrzaj>
    <derivirana_varijabla naziv="DomainObject.Predmet.SudioniciListNaziv_1">
      <item>FINA Regionalni centar Zagreb</item>
      <item>VELE-KO d.o.o.</item>
      <item>Milan Kosanović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VELE-KO d.o.o., OIB 56473556962, Krajiška 4,10000 Zagreb</item>
      <item>Milan Kosanović, OIB 53990228151, Prevoj 18b,10000 Zagreb</item>
    </izvorni_sadrzaj>
    <derivirana_varijabla naziv="DomainObject.Predmet.SudioniciListAdressOIB_1">
      <item>FINA Regionalni centar Zagreb, OIB 85821130368, Trg svibanjskih žrtava 1995. 1,10000 Zagreb</item>
      <item>VELE-KO d.o.o., OIB 56473556962, Krajiška 4,10000 Zagreb</item>
      <item>Milan Kosanović, OIB 53990228151, Prevoj 18b,10000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56473556962</item>
      <item>, OIB 53990228151</item>
    </izvorni_sadrzaj>
    <derivirana_varijabla naziv="DomainObject.Predmet.SudioniciListNazivOIB_1">
      <item>, OIB 85821130368</item>
      <item>, OIB 56473556962</item>
      <item>, OIB 53990228151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1328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2016-01-13T09:27:00Z</dcterms:created>
  <dc:creator>ilukac</dc:creator>
  <cp:lastModifiedBy>Višnja Svečak</cp:lastModifiedBy>
  <cp:lastPrinted>2016-01-13T09:27:00Z</cp:lastPrinted>
  <dcterms:modified xmlns:xsi="http://www.w3.org/2001/XMLSchema-instance" xsi:type="dcterms:W3CDTF">2016-01-13T09:30:00Z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St-4268/2015-5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