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f026" w14:paraId="b39f026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946FF">
        <w:rPr>
          <w:rFonts w:hAnsi="Times New Roman" w:ascii="Times New Roman"/>
          <w:szCs w:val="24"/>
          <w:lang w:val="hr-HR"/>
        </w:rPr>
        <w:t>4682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9946FF" w:rsidRPr="009946FF">
        <w:rPr>
          <w:rFonts w:hAnsi="Times New Roman" w:ascii="Times New Roman"/>
        </w:rPr>
        <w:t>SMAK d.o.o., Karlovac, Trg Josipa Broza 2, MBS: 020037546, OIB: 14437763899</w:t>
      </w:r>
      <w:r w:rsidR="009946FF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C23F47">
        <w:rPr>
          <w:rFonts w:hAnsi="Times New Roman" w:ascii="Times New Roman"/>
          <w:szCs w:val="24"/>
        </w:rPr>
        <w:t xml:space="preserve"> </w:t>
      </w:r>
      <w:r w:rsidR="003322E2">
        <w:rPr>
          <w:rFonts w:hAnsi="Times New Roman" w:ascii="Times New Roman"/>
          <w:szCs w:val="24"/>
        </w:rPr>
        <w:t xml:space="preserve"> </w:t>
      </w:r>
      <w:r w:rsidR="009946FF" w:rsidRPr="009946FF">
        <w:rPr>
          <w:rFonts w:hAnsi="Times New Roman" w:ascii="Times New Roman"/>
        </w:rPr>
        <w:t>SMAK d.o.o., Karlovac, Trg Josipa Broza 2, MBS: 020037546, OIB: 14437763899</w:t>
      </w:r>
      <w:r w:rsidR="00940AF5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13,00</w:t>
      </w:r>
      <w:r w:rsidR="001C15BB">
        <w:rPr>
          <w:rFonts w:hAnsi="Times New Roman" w:ascii="Times New Roman"/>
          <w:szCs w:val="24"/>
        </w:rPr>
        <w:t xml:space="preserve"> sati i  </w:t>
      </w:r>
      <w:r w:rsidR="00142BAB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3322E2" w:rsidRPr="003322E2">
        <w:rPr>
          <w:rFonts w:hAnsi="Times New Roman" w:ascii="Times New Roman"/>
          <w:szCs w:val="24"/>
        </w:rPr>
        <w:t xml:space="preserve"> </w:t>
      </w:r>
      <w:r w:rsidR="009946FF" w:rsidRPr="009946FF">
        <w:rPr>
          <w:rFonts w:hAnsi="Times New Roman" w:ascii="Times New Roman"/>
          <w:szCs w:val="24"/>
        </w:rPr>
        <w:t>Dinka Trumbić, Split,Lovretska 10, OIB 43468134790</w:t>
      </w:r>
      <w:r w:rsidR="009946FF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3322E2">
        <w:rPr>
          <w:rFonts w:hAnsi="Times New Roman" w:ascii="Times New Roman"/>
          <w:szCs w:val="24"/>
          <w:lang w:val="hr-HR"/>
        </w:rPr>
        <w:t xml:space="preserve"> </w:t>
      </w:r>
      <w:r w:rsidR="009946FF" w:rsidRPr="009946FF">
        <w:rPr>
          <w:rFonts w:hAnsi="Times New Roman" w:ascii="Times New Roman"/>
        </w:rPr>
        <w:t>SMAK d.o.o., Karlovac, Trg Josipa Broza 2, MBS: 020037546, OIB: 14437763899</w:t>
      </w:r>
      <w:r w:rsidR="009946FF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</w:t>
      </w:r>
      <w:r w:rsidR="006F219C">
        <w:rPr>
          <w:rFonts w:hAnsi="Times New Roman" w:ascii="Times New Roman"/>
          <w:szCs w:val="24"/>
          <w:lang w:val="hr-HR"/>
        </w:rPr>
        <w:t>agreb, Podružnica Karlovac</w:t>
      </w:r>
      <w:r>
        <w:rPr>
          <w:rFonts w:hAnsi="Times New Roman" w:ascii="Times New Roman"/>
          <w:szCs w:val="24"/>
          <w:lang w:val="hr-HR"/>
        </w:rPr>
        <w:t xml:space="preserve">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B234F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3B234F" w:rsidP="003B234F" w:rsidR="003B234F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B234F" w:rsidP="003B234F" w:rsidR="003B234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F219C" w:rsidRPr="006F219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946FF">
          <w:rPr>
            <w:rFonts w:hAnsi="Times New Roman" w:ascii="Times New Roman"/>
          </w:rPr>
          <w:t>4682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322E2"/>
    <w:rsid w:val="003B234F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6F219C"/>
    <w:rsid w:val="008139E9"/>
    <w:rsid w:val="008A0A2C"/>
    <w:rsid w:val="008D7665"/>
    <w:rsid w:val="00906F46"/>
    <w:rsid w:val="009237A3"/>
    <w:rsid w:val="00923F04"/>
    <w:rsid w:val="00940AF5"/>
    <w:rsid w:val="0098320A"/>
    <w:rsid w:val="00991234"/>
    <w:rsid w:val="009946FF"/>
    <w:rsid w:val="00A02786"/>
    <w:rsid w:val="00A56EB1"/>
    <w:rsid w:val="00AC5E51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94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St-4682/2015-7</izvorni_sadrzaj>
    <derivirana_varijabla naziv="DomainObject.Oznaka_1">St-4682/2015-7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4682</izvorni_sadrzaj>
    <derivirana_varijabla naziv="DomainObject.Predmet.Broj_1">4682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St-4682/2015</izvorni_sadrzaj>
    <derivirana_varijabla naziv="DomainObject.Predmet.OznakaBroj_1">St-4682/2015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Smak d.o.o. zastupanog po punomoćniku KARLO DI MATTEI; SANDRA DUILO VRANEŠA</izvorni_sadrzaj>
    <derivirana_varijabla naziv="DomainObject.Predmet.ProtustrankaFormated_1">  Smak d.o.o. zastupanog po punomoćniku KARLO DI MATTEI; SANDRA DUILO VRANEŠA</derivirana_varijabla>
  </DomainObject.Predmet.ProtustrankaFormated>
  <DomainObject.Predmet.ProtustrankaFormatedOIB>
    <izvorni_sadrzaj>  Smak d.o.o., OIB 14437763899 zastupanog po punomoćniku KARLO DI MATTEI; SANDRA DUILO VRANEŠA</izvorni_sadrzaj>
    <derivirana_varijabla naziv="DomainObject.Predmet.ProtustrankaFormatedOIB_1">  Smak d.o.o., OIB 14437763899 zastupanog po punomoćniku KARLO DI MATTEI; SANDRA DUILO VRANEŠA</derivirana_varijabla>
  </DomainObject.Predmet.ProtustrankaFormatedOIB>
  <DomainObject.Predmet.ProtustrankaFormatedWithAdress>
    <izvorni_sadrzaj> Smak d.o.o., Trg Josipa Broza 2, 47000 Karlovac zastupanog po punomoćniku KARLO DI MATTEI; SANDRA DUILO VRANEŠA</izvorni_sadrzaj>
    <derivirana_varijabla naziv="DomainObject.Predmet.ProtustrankaFormatedWithAdress_1"> Smak d.o.o., Trg Josipa Broza 2, 47000 Karlovac zastupanog po punomoćniku KARLO DI MATTEI; SANDRA DUILO VRANEŠA</derivirana_varijabla>
  </DomainObject.Predmet.ProtustrankaFormatedWithAdress>
  <DomainObject.Predmet.ProtustrankaFormatedWithAdressOIB>
    <izvorni_sadrzaj> Smak d.o.o., OIB 14437763899, Trg Josipa Broza 2, 47000 Karlovac zastupanog po punomoćniku KARLO DI MATTEI; SANDRA DUILO VRANEŠA</izvorni_sadrzaj>
    <derivirana_varijabla naziv="DomainObject.Predmet.ProtustrankaFormatedWithAdressOIB_1"> Smak d.o.o., OIB 14437763899, Trg Josipa Broza 2, 47000 Karlovac zastupanog po punomoćniku KARLO DI MATTEI; SANDRA DUILO VRANEŠA</derivirana_varijabla>
  </DomainObject.Predmet.ProtustrankaFormatedWithAdressOIB>
  <DomainObject.Predmet.ProtustrankaWithAdress>
    <izvorni_sadrzaj>Smak d.o.o. Trg Josipa Broza 2, 47000 Karlovac</izvorni_sadrzaj>
    <derivirana_varijabla naziv="DomainObject.Predmet.ProtustrankaWithAdress_1">Smak d.o.o. Trg Josipa Broza 2, 47000 Karlovac</derivirana_varijabla>
  </DomainObject.Predmet.ProtustrankaWithAdress>
  <DomainObject.Predmet.ProtustrankaWithAdressOIB>
    <izvorni_sadrzaj>Smak d.o.o., OIB 14437763899, Trg Josipa Broza 2, 47000 Karlovac</izvorni_sadrzaj>
    <derivirana_varijabla naziv="DomainObject.Predmet.ProtustrankaWithAdressOIB_1">Smak d.o.o., OIB 14437763899, Trg Josipa Broza 2, 47000 Karlovac</derivirana_varijabla>
  </DomainObject.Predmet.ProtustrankaWithAdressOIB>
  <DomainObject.Predmet.ProtustrankaNazivFormated>
    <izvorni_sadrzaj>Smak d.o.o.</izvorni_sadrzaj>
    <derivirana_varijabla naziv="DomainObject.Predmet.ProtustrankaNazivFormated_1">Smak d.o.o.</derivirana_varijabla>
  </DomainObject.Predmet.ProtustrankaNazivFormated>
  <DomainObject.Predmet.ProtustrankaNazivFormatedOIB>
    <izvorni_sadrzaj>Smak d.o.o., OIB 14437763899</izvorni_sadrzaj>
    <derivirana_varijabla naziv="DomainObject.Predmet.ProtustrankaNazivFormatedOIB_1">Smak d.o.o., OIB 14437763899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Smak d.o.o. zastupanog po punomoćniku KARLO DI MATTEI; SANDRA DUILO VRANEŠA</item>
    </izvorni_sadrzaj>
    <derivirana_varijabla naziv="DomainObject.Predmet.ProtuStrankaListFormated_1">
      <item>Smak d.o.o. zastupanog po punomoćniku KARLO DI MATTEI; SANDRA DUILO VRANEŠA</item>
    </derivirana_varijabla>
  </DomainObject.Predmet.ProtuStrankaListFormated>
  <DomainObject.Predmet.ProtuStrankaListFormatedOIB>
    <izvorni_sadrzaj>
      <item>Smak d.o.o., OIB 14437763899 zastupanog po punomoćniku KARLO DI MATTEI; SANDRA DUILO VRANEŠA</item>
    </izvorni_sadrzaj>
    <derivirana_varijabla naziv="DomainObject.Predmet.ProtuStrankaListFormatedOIB_1">
      <item>Smak d.o.o., OIB 14437763899 zastupanog po punomoćniku KARLO DI MATTEI; SANDRA DUILO VRANEŠA</item>
    </derivirana_varijabla>
  </DomainObject.Predmet.ProtuStrankaListFormatedOIB>
  <DomainObject.Predmet.ProtuStrankaListFormatedWithAdress>
    <izvorni_sadrzaj>
      <item>Smak d.o.o., Trg Josipa Broza 2, 47000 Karlovac zastupanog po punomoćniku KARLO DI MATTEI; SANDRA DUILO VRANEŠA</item>
    </izvorni_sadrzaj>
    <derivirana_varijabla naziv="DomainObject.Predmet.ProtuStrankaListFormatedWithAdress_1">
      <item>Smak d.o.o., Trg Josipa Broza 2, 47000 Karlovac zastupanog po punomoćniku KARLO DI MATTEI; SANDRA DUILO VRANEŠA</item>
    </derivirana_varijabla>
  </DomainObject.Predmet.ProtuStrankaListFormatedWithAdress>
  <DomainObject.Predmet.ProtuStrankaListFormatedWithAdressOIB>
    <izvorni_sadrzaj>
      <item>Smak d.o.o., OIB 14437763899, Trg Josipa Broza 2, 47000 Karlovac zastupanog po punomoćniku KARLO DI MATTEI; SANDRA DUILO VRANEŠA</item>
    </izvorni_sadrzaj>
    <derivirana_varijabla naziv="DomainObject.Predmet.ProtuStrankaListFormatedWithAdressOIB_1">
      <item>Smak d.o.o., OIB 14437763899, Trg Josipa Broza 2, 47000 Karlovac zastupanog po punomoćniku KARLO DI MATTEI; SANDRA DUILO VRANEŠA</item>
    </derivirana_varijabla>
  </DomainObject.Predmet.ProtuStrankaListFormatedWithAdressOIB>
  <DomainObject.Predmet.ProtuStrankaListNazivFormated>
    <izvorni_sadrzaj>
      <item>Smak d.o.o.</item>
    </izvorni_sadrzaj>
    <derivirana_varijabla naziv="DomainObject.Predmet.ProtuStrankaListNazivFormated_1">
      <item>Smak d.o.o.</item>
    </derivirana_varijabla>
  </DomainObject.Predmet.ProtuStrankaListNazivFormated>
  <DomainObject.Predmet.ProtuStrankaListNazivFormatedOIB>
    <izvorni_sadrzaj>
      <item>Smak d.o.o., OIB 14437763899</item>
    </izvorni_sadrzaj>
    <derivirana_varijabla naziv="DomainObject.Predmet.ProtuStrankaListNazivFormatedOIB_1">
      <item>Smak d.o.o., OIB 14437763899</item>
    </derivirana_varijabla>
  </DomainObject.Predmet.ProtuStrankaListNazivFormatedOIB>
  <DomainObject.Predmet.OstaliListFormated>
    <izvorni_sadrzaj>
      <item>KARLO DI MATTEI punomoćnik sudionika u postupku Smak d.o.o.</item>
      <item>SANDRA DUILO VRANEŠA punomoćnik sudionika u postupku Smak d.o.o.</item>
    </izvorni_sadrzaj>
    <derivirana_varijabla naziv="DomainObject.Predmet.OstaliListFormated_1">
      <item>KARLO DI MATTEI punomoćnik sudionika u postupku Smak d.o.o.</item>
      <item>SANDRA DUILO VRANEŠA punomoćnik sudionika u postupku Smak d.o.o.</item>
    </derivirana_varijabla>
  </DomainObject.Predmet.OstaliListFormated>
  <DomainObject.Predmet.OstaliListFormatedOIB>
    <izvorni_sadrzaj>
      <item>KARLO DI MATTEI, OIB 85449665434 punomoćnik sudionika u postupku Smak d.o.o.</item>
      <item>SANDRA DUILO VRANEŠA, OIB 31053121224 punomoćnik sudionika u postupku Smak d.o.o.</item>
    </izvorni_sadrzaj>
    <derivirana_varijabla naziv="DomainObject.Predmet.OstaliListFormatedOIB_1">
      <item>KARLO DI MATTEI, OIB 85449665434 punomoćnik sudionika u postupku Smak d.o.o.</item>
      <item>SANDRA DUILO VRANEŠA, OIB 31053121224 punomoćnik sudionika u postupku Smak d.o.o.</item>
    </derivirana_varijabla>
  </DomainObject.Predmet.OstaliListFormatedOIB>
  <DomainObject.Predmet.OstaliListFormatedWithAdress>
    <izvorni_sadrzaj>
      <item>KARLO DI MATTEI, Put Punte 11, 23273 Sutomišćica punomoćnik sudionika u postupku Smak d.o.o.</item>
      <item>SANDRA DUILO VRANEŠA, Husje 36, 47000 Husje punomoćnik sudionika u postupku Smak d.o.o.</item>
    </izvorni_sadrzaj>
    <derivirana_varijabla naziv="DomainObject.Predmet.OstaliListFormatedWithAdress_1">
      <item>KARLO DI MATTEI, Put Punte 11, 23273 Sutomišćica punomoćnik sudionika u postupku Smak d.o.o.</item>
      <item>SANDRA DUILO VRANEŠA, Husje 36, 47000 Husje punomoćnik sudionika u postupku Smak d.o.o.</item>
    </derivirana_varijabla>
  </DomainObject.Predmet.OstaliListFormatedWithAdress>
  <DomainObject.Predmet.OstaliListFormatedWithAdressOIB>
    <izvorni_sadrzaj>
      <item>KARLO DI MATTEI, OIB 85449665434, Put Punte 11, 23273 Sutomišćica punomoćnik sudionika u postupku Smak d.o.o.</item>
      <item>SANDRA DUILO VRANEŠA, OIB 31053121224, Husje 36, 47000 Husje punomoćnik sudionika u postupku Smak d.o.o.</item>
    </izvorni_sadrzaj>
    <derivirana_varijabla naziv="DomainObject.Predmet.OstaliListFormatedWithAdressOIB_1">
      <item>KARLO DI MATTEI, OIB 85449665434, Put Punte 11, 23273 Sutomišćica punomoćnik sudionika u postupku Smak d.o.o.</item>
      <item>SANDRA DUILO VRANEŠA, OIB 31053121224, Husje 36, 47000 Husje punomoćnik sudionika u postupku Smak d.o.o.</item>
    </derivirana_varijabla>
  </DomainObject.Predmet.OstaliListFormatedWithAdressOIB>
  <DomainObject.Predmet.OstaliListNazivFormated>
    <izvorni_sadrzaj>
      <item>KARLO DI MATTEI</item>
      <item>SANDRA DUILO VRANEŠA</item>
    </izvorni_sadrzaj>
    <derivirana_varijabla naziv="DomainObject.Predmet.OstaliListNazivFormated_1">
      <item>KARLO DI MATTEI</item>
      <item>SANDRA DUILO VRANEŠA</item>
    </derivirana_varijabla>
  </DomainObject.Predmet.OstaliListNazivFormated>
  <DomainObject.Predmet.OstaliListNazivFormatedOIB>
    <izvorni_sadrzaj>
      <item>KARLO DI MATTEI, OIB 85449665434</item>
      <item>SANDRA DUILO VRANEŠA, OIB 31053121224</item>
    </izvorni_sadrzaj>
    <derivirana_varijabla naziv="DomainObject.Predmet.OstaliListNazivFormatedOIB_1">
      <item>KARLO DI MATTEI, OIB 85449665434</item>
      <item>SANDRA DUILO VRANEŠA, OIB 31053121224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St-4682/2015-7</izvorni_sadrzaj>
    <derivirana_varijabla naziv="DomainObject.PoslovniBrojDokumenta_1">St-4682/2015-7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Smak d.o.o.</izvorni_sadrzaj>
    <derivirana_varijabla naziv="DomainObject.Predmet.ProtustrankaIDrugi_1">Smak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Smak d.o.o., OIB 14437763899, Trg Josipa Broza 2, 47000 Karlovac</izvorni_sadrzaj>
    <derivirana_varijabla naziv="DomainObject.Predmet.ProtustrankaIDrugiAdressOIB_1">Smak d.o.o., OIB 14437763899,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Smak d.o.o.</item>
      <item>KARLO DI MATTEI</item>
      <item>SANDRA DUILO VRANEŠA</item>
    </izvorni_sadrzaj>
    <derivirana_varijabla naziv="DomainObject.Predmet.SudioniciListNaziv_1">
      <item>FINA Regionalni centar Zagreb Podružnica Karlovac</item>
      <item>Smak d.o.o.</item>
      <item>KARLO DI MATTEI</item>
      <item>SANDRA DUILO VRANEŠA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Smak d.o.o., OIB 14437763899, Trg Josipa Broza 2,47000 Karlovac</item>
      <item>KARLO DI MATTEI, OIB 85449665434, Put Punte 11,23273 Sutomišćica</item>
      <item>SANDRA DUILO VRANEŠA, OIB 31053121224, Husje 36,47000 Husje</item>
    </izvorni_sadrzaj>
    <derivirana_varijabla naziv="DomainObject.Predmet.SudioniciListAdressOIB_1">
      <item>FINA Regionalni centar Zagreb Podružnica Karlovac, OIB 85821130368, Ul. Pavla Vitezovića 1,47000 Karlovac</item>
      <item>Smak d.o.o., OIB 14437763899, Trg Josipa Broza 2,47000 Karlovac</item>
      <item>KARLO DI MATTEI, OIB 85449665434, Put Punte 11,23273 Sutomišćica</item>
      <item>SANDRA DUILO VRANEŠA, OIB 31053121224, Husje 36,47000 Husje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14437763899</item>
      <item>, OIB 85449665434</item>
      <item>, OIB 31053121224</item>
    </izvorni_sadrzaj>
    <derivirana_varijabla naziv="DomainObject.Predmet.SudioniciListNazivOIB_1">
      <item>, OIB 85821130368</item>
      <item>, OIB 14437763899</item>
      <item>, OIB 85449665434</item>
      <item>, OIB 31053121224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7D31A-6F1A-44F6-8294-E081292C4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2081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2016-06-02T11:24:00Z</dcterms:created>
  <dc:creator>Ksenija Nol</dc:creator>
  <cp:lastModifiedBy>Višnja Svečak</cp:lastModifiedBy>
  <cp:lastPrinted>2016-06-02T11:25:00Z</cp:lastPrinted>
  <dcterms:modified xmlns:xsi="http://www.w3.org/2001/XMLSchema-instance" xsi:type="dcterms:W3CDTF">2016-06-02T11:27:00Z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