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7b41" w14:paraId="2d37b4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501A9D">
        <w:rPr>
          <w:rFonts w:hAnsi="Times New Roman" w:ascii="Times New Roman"/>
          <w:sz w:val="24"/>
          <w:szCs w:val="24"/>
        </w:rPr>
        <w:t>ASNIUS USLUGE</w:t>
      </w:r>
      <w:r w:rsidR="00AD4A14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501A9D">
        <w:rPr>
          <w:rFonts w:hAnsi="Times New Roman" w:ascii="Times New Roman"/>
          <w:sz w:val="24"/>
          <w:szCs w:val="24"/>
        </w:rPr>
        <w:t>Ivanić-Grad, Antuna Gustava Matoša 20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501A9D">
        <w:rPr>
          <w:rFonts w:hAnsi="Times New Roman" w:ascii="Times New Roman"/>
          <w:sz w:val="24"/>
          <w:szCs w:val="24"/>
        </w:rPr>
        <w:t>59448360346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501A9D" w:rsidP="00501A9D" w:rsidR="00501A9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Pr="00501A9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ASNIUS USLUGE d.o.o.</w:t>
      </w:r>
      <w:r w:rsidRPr="00E2381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Ivanić-Grad, Antuna Gustava Matoša 20,</w:t>
      </w:r>
      <w:r w:rsidRPr="00E2381A">
        <w:rPr>
          <w:rFonts w:hAnsi="Times New Roman" w:ascii="Times New Roman"/>
          <w:sz w:val="24"/>
          <w:szCs w:val="24"/>
        </w:rPr>
        <w:t xml:space="preserve"> OIB: </w:t>
      </w:r>
      <w:r>
        <w:rPr>
          <w:rFonts w:hAnsi="Times New Roman" w:ascii="Times New Roman"/>
          <w:sz w:val="24"/>
          <w:szCs w:val="24"/>
        </w:rPr>
        <w:t>59448360346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Vanji Jurina, Ivanić-Grad, Antuna Gustava Matoša 17, OIB:65134368159,  i  Nataši Berić Resanović, Ivanić-Grad, Antuna Gustava Matoša 20, OIB:17090772692,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467916.</w:t>
      </w:r>
    </w:p>
    <w:p w:rsidRDefault="00501A9D" w:rsidP="00501A9D" w:rsidR="00501A9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01A9D" w:rsidP="00501A9D" w:rsidR="00501A9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467916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501A9D" w:rsidP="00501A9D" w:rsidR="00501A9D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995. 1 (u daljnjem tekstu FINA). 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6D21DD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6D21DD" w:rsidR="00CB0F4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6D21DD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6D21DD" w:rsidP="006D21DD" w:rsidR="006D21D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6D21DD" w:rsidP="006D21DD" w:rsidR="006D21D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6D21DD" w:rsidP="006D21DD" w:rsidR="006D21D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A94" w:rsidP="007B6B50" w:rsidR="00060A94">
      <w:pPr>
        <w:spacing w:lineRule="auto" w:line="240" w:after="0"/>
      </w:pPr>
      <w:r>
        <w:separator/>
      </w:r>
    </w:p>
  </w:endnote>
  <w:endnote w:id="0" w:type="continuationSeparator">
    <w:p w:rsidRDefault="00060A94" w:rsidP="007B6B50" w:rsidR="00060A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A94" w:rsidP="007B6B50" w:rsidR="00060A94">
      <w:pPr>
        <w:spacing w:lineRule="auto" w:line="240" w:after="0"/>
      </w:pPr>
      <w:r>
        <w:separator/>
      </w:r>
    </w:p>
  </w:footnote>
  <w:footnote w:id="0" w:type="continuationSeparator">
    <w:p w:rsidRDefault="00060A94" w:rsidP="007B6B50" w:rsidR="00060A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1D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4BD1">
      <w:t xml:space="preserve"> </w:t>
    </w:r>
    <w:r w:rsidR="006F29C0">
      <w:t>4</w:t>
    </w:r>
    <w:r w:rsidR="000D1FE0">
      <w:t>6</w:t>
    </w:r>
    <w:r w:rsidR="00714418">
      <w:t>79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57D2"/>
    <w:rsid w:val="0002379D"/>
    <w:rsid w:val="00041C1F"/>
    <w:rsid w:val="00052DC5"/>
    <w:rsid w:val="0005745F"/>
    <w:rsid w:val="00060A94"/>
    <w:rsid w:val="00064BD1"/>
    <w:rsid w:val="00065F27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5503"/>
    <w:rsid w:val="00174968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2B58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6A2B"/>
    <w:rsid w:val="002E757E"/>
    <w:rsid w:val="002F4137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28D4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1A82"/>
    <w:rsid w:val="0047282B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1A9D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542E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D21DD"/>
    <w:rsid w:val="006E0696"/>
    <w:rsid w:val="006E767F"/>
    <w:rsid w:val="006F29C0"/>
    <w:rsid w:val="006F758C"/>
    <w:rsid w:val="007030BA"/>
    <w:rsid w:val="00714418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7FD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26A"/>
    <w:rsid w:val="00945303"/>
    <w:rsid w:val="00952270"/>
    <w:rsid w:val="00980FDC"/>
    <w:rsid w:val="00982428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2BA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4A14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046E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2135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07277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495"/>
    <w:rsid w:val="00EA1D60"/>
    <w:rsid w:val="00EA3ED3"/>
    <w:rsid w:val="00EA5983"/>
    <w:rsid w:val="00EA7663"/>
    <w:rsid w:val="00ED5641"/>
    <w:rsid w:val="00EE387C"/>
    <w:rsid w:val="00EF5367"/>
    <w:rsid w:val="00F041CD"/>
    <w:rsid w:val="00F15930"/>
    <w:rsid w:val="00F40858"/>
    <w:rsid w:val="00F46BA4"/>
    <w:rsid w:val="00F74FB8"/>
    <w:rsid w:val="00F84E2E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St-4679/2016-4</izvorni_sadrzaj>
    <derivirana_varijabla naziv="DomainObject.Oznaka_1">St-4679/2016-4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4679</izvorni_sadrzaj>
    <derivirana_varijabla naziv="DomainObject.Predmet.Broj_1">4679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St-4679/2016</izvorni_sadrzaj>
    <derivirana_varijabla naziv="DomainObject.Predmet.OznakaBroj_1">St-4679/2016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ASINUS USLUGE d.o.o. zastupanog po punomoćniku Vanja Jurina; Nataša Berić Resanović</izvorni_sadrzaj>
    <derivirana_varijabla naziv="DomainObject.Predmet.ProtustrankaFormated_1">  ASINUS USLUGE d.o.o. zastupanog po punomoćniku Vanja Jurina; Nataša Berić Resanović</derivirana_varijabla>
  </DomainObject.Predmet.ProtustrankaFormated>
  <DomainObject.Predmet.ProtustrankaFormatedOIB>
    <izvorni_sadrzaj>  ASINUS USLUGE d.o.o., OIB 59448360346 zastupanog po punomoćniku Vanja Jurina; Nataša Berić Resanović</izvorni_sadrzaj>
    <derivirana_varijabla naziv="DomainObject.Predmet.ProtustrankaFormatedOIB_1">  ASINUS USLUGE d.o.o., OIB 59448360346 zastupanog po punomoćniku Vanja Jurina; Nataša Berić Resanović</derivirana_varijabla>
  </DomainObject.Predmet.ProtustrankaFormatedOIB>
  <DomainObject.Predmet.ProtustrankaFormatedWithAdress>
    <izvorni_sadrzaj> ASINUS USLUGE d.o.o., Antuna Gustava Matoša 20, 10310 Ivanić-Grad zastupanog po punomoćniku Vanja Jurina; Nataša Berić Resanović</izvorni_sadrzaj>
    <derivirana_varijabla naziv="DomainObject.Predmet.ProtustrankaFormatedWithAdress_1"> ASINUS USLUGE d.o.o., Antuna Gustava Matoša 20, 10310 Ivanić-Grad zastupanog po punomoćniku Vanja Jurina; Nataša Berić Resanović</derivirana_varijabla>
  </DomainObject.Predmet.ProtustrankaFormatedWithAdress>
  <DomainObject.Predmet.ProtustrankaFormatedWithAdressOIB>
    <izvorni_sadrzaj> ASINUS USLUGE d.o.o., OIB 59448360346, Antuna Gustava Matoša 20, 10310 Ivanić-Grad zastupanog po punomoćniku Vanja Jurina; Nataša Berić Resanović</izvorni_sadrzaj>
    <derivirana_varijabla naziv="DomainObject.Predmet.ProtustrankaFormatedWithAdressOIB_1"> ASINUS USLUGE d.o.o., OIB 59448360346, Antuna Gustava Matoša 20, 10310 Ivanić-Grad zastupanog po punomoćniku Vanja Jurina; Nataša Berić Resanović</derivirana_varijabla>
  </DomainObject.Predmet.ProtustrankaFormatedWithAdressOIB>
  <DomainObject.Predmet.ProtustrankaWithAdress>
    <izvorni_sadrzaj>ASINUS USLUGE d.o.o. Antuna Gustava Matoša 20, 10310 Ivanić-Grad</izvorni_sadrzaj>
    <derivirana_varijabla naziv="DomainObject.Predmet.ProtustrankaWithAdress_1">ASINUS USLUGE d.o.o. Antuna Gustava Matoša 20, 10310 Ivanić-Grad</derivirana_varijabla>
  </DomainObject.Predmet.ProtustrankaWithAdress>
  <DomainObject.Predmet.ProtustrankaWithAdressOIB>
    <izvorni_sadrzaj>ASINUS USLUGE d.o.o., OIB 59448360346, Antuna Gustava Matoša 20, 10310 Ivanić-Grad</izvorni_sadrzaj>
    <derivirana_varijabla naziv="DomainObject.Predmet.ProtustrankaWithAdressOIB_1">ASINUS USLUGE d.o.o., OIB 59448360346, Antuna Gustava Matoša 20, 10310 Ivanić-Grad</derivirana_varijabla>
  </DomainObject.Predmet.ProtustrankaWithAdressOIB>
  <DomainObject.Predmet.ProtustrankaNazivFormated>
    <izvorni_sadrzaj>ASINUS USLUGE d.o.o.</izvorni_sadrzaj>
    <derivirana_varijabla naziv="DomainObject.Predmet.ProtustrankaNazivFormated_1">ASINUS USLUGE d.o.o.</derivirana_varijabla>
  </DomainObject.Predmet.ProtustrankaNazivFormated>
  <DomainObject.Predmet.ProtustrankaNazivFormatedOIB>
    <izvorni_sadrzaj>ASINUS USLUGE d.o.o., OIB 59448360346</izvorni_sadrzaj>
    <derivirana_varijabla naziv="DomainObject.Predmet.ProtustrankaNazivFormatedOIB_1">ASINUS USLUGE d.o.o., OIB 59448360346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ASINUS USLUGE d.o.o. zastupanog po punomoćniku Vanja Jurina; Nataša Berić Resanović</item>
    </izvorni_sadrzaj>
    <derivirana_varijabla naziv="DomainObject.Predmet.ProtuStrankaListFormated_1">
      <item>ASINUS USLUGE d.o.o. zastupanog po punomoćniku Vanja Jurina; Nataša Berić Resanović</item>
    </derivirana_varijabla>
  </DomainObject.Predmet.ProtuStrankaListFormated>
  <DomainObject.Predmet.ProtuStrankaListFormatedOIB>
    <izvorni_sadrzaj>
      <item>ASINUS USLUGE d.o.o., OIB 59448360346 zastupanog po punomoćniku Vanja Jurina; Nataša Berić Resanović</item>
    </izvorni_sadrzaj>
    <derivirana_varijabla naziv="DomainObject.Predmet.ProtuStrankaListFormatedOIB_1">
      <item>ASINUS USLUGE d.o.o., OIB 59448360346 zastupanog po punomoćniku Vanja Jurina; Nataša Berić Resanović</item>
    </derivirana_varijabla>
  </DomainObject.Predmet.ProtuStrankaListFormatedOIB>
  <DomainObject.Predmet.ProtuStrankaListFormatedWithAdress>
    <izvorni_sadrzaj>
      <item>ASINUS USLUGE d.o.o., Antuna Gustava Matoša 20, 10310 Ivanić-Grad zastupanog po punomoćniku Vanja Jurina; Nataša Berić Resanović</item>
    </izvorni_sadrzaj>
    <derivirana_varijabla naziv="DomainObject.Predmet.ProtuStrankaListFormatedWithAdress_1">
      <item>ASINUS USLUGE d.o.o., Antuna Gustava Matoša 20, 10310 Ivanić-Grad zastupanog po punomoćniku Vanja Jurina; Nataša Berić Resanović</item>
    </derivirana_varijabla>
  </DomainObject.Predmet.ProtuStrankaListFormatedWithAdress>
  <DomainObject.Predmet.ProtuStrankaListFormatedWithAdressOIB>
    <izvorni_sadrzaj>
      <item>ASINUS USLUGE d.o.o., OIB 59448360346, Antuna Gustava Matoša 20, 10310 Ivanić-Grad zastupanog po punomoćniku Vanja Jurina; Nataša Berić Resanović</item>
    </izvorni_sadrzaj>
    <derivirana_varijabla naziv="DomainObject.Predmet.ProtuStrankaListFormatedWithAdressOIB_1">
      <item>ASINUS USLUGE d.o.o., OIB 59448360346, Antuna Gustava Matoša 20, 10310 Ivanić-Grad zastupanog po punomoćniku Vanja Jurina; Nataša Berić Resanović</item>
    </derivirana_varijabla>
  </DomainObject.Predmet.ProtuStrankaListFormatedWithAdressOIB>
  <DomainObject.Predmet.ProtuStrankaListNazivFormated>
    <izvorni_sadrzaj>
      <item>ASINUS USLUGE d.o.o.</item>
    </izvorni_sadrzaj>
    <derivirana_varijabla naziv="DomainObject.Predmet.ProtuStrankaListNazivFormated_1">
      <item>ASINUS USLUGE d.o.o.</item>
    </derivirana_varijabla>
  </DomainObject.Predmet.ProtuStrankaListNazivFormated>
  <DomainObject.Predmet.ProtuStrankaListNazivFormatedOIB>
    <izvorni_sadrzaj>
      <item>ASINUS USLUGE d.o.o., OIB 59448360346</item>
    </izvorni_sadrzaj>
    <derivirana_varijabla naziv="DomainObject.Predmet.ProtuStrankaListNazivFormatedOIB_1">
      <item>ASINUS USLUGE d.o.o., OIB 59448360346</item>
    </derivirana_varijabla>
  </DomainObject.Predmet.ProtuStrankaListNazivFormatedOIB>
  <DomainObject.Predmet.OstaliListFormated>
    <izvorni_sadrzaj>
      <item>Vanja Jurina punomoćnik sudionika u postupku ASINUS USLUGE d.o.o.</item>
      <item>Nataša Berić Resanović punomoćnik sudionika u postupku ASINUS USLUGE d.o.o.</item>
    </izvorni_sadrzaj>
    <derivirana_varijabla naziv="DomainObject.Predmet.OstaliListFormated_1">
      <item>Vanja Jurina punomoćnik sudionika u postupku ASINUS USLUGE d.o.o.</item>
      <item>Nataša Berić Resanović punomoćnik sudionika u postupku ASINUS USLUGE d.o.o.</item>
    </derivirana_varijabla>
  </DomainObject.Predmet.OstaliListFormated>
  <DomainObject.Predmet.OstaliListFormatedOIB>
    <izvorni_sadrzaj>
      <item>Vanja Jurina, OIB 65134368159 punomoćnik sudionika u postupku ASINUS USLUGE d.o.o.</item>
      <item>Nataša Berić Resanović, OIB 17090772692 punomoćnik sudionika u postupku ASINUS USLUGE d.o.o.</item>
    </izvorni_sadrzaj>
    <derivirana_varijabla naziv="DomainObject.Predmet.OstaliListFormatedOIB_1">
      <item>Vanja Jurina, OIB 65134368159 punomoćnik sudionika u postupku ASINUS USLUGE d.o.o.</item>
      <item>Nataša Berić Resanović, OIB 17090772692 punomoćnik sudionika u postupku ASINUS USLUGE d.o.o.</item>
    </derivirana_varijabla>
  </DomainObject.Predmet.OstaliListFormatedOIB>
  <DomainObject.Predmet.OstaliListFormatedWithAdress>
    <izvorni_sadrzaj>
      <item>Vanja Jurina, Ulica Antuna Gustava Matoša 17, 10310 Ivanić-Grad punomoćnik sudionika u postupku ASINUS USLUGE d.o.o.</item>
      <item>Nataša Berić Resanović, Antuna Gustava Matoša 20, 10310 Ivanić-Grad punomoćnik sudionika u postupku ASINUS USLUGE d.o.o.</item>
    </izvorni_sadrzaj>
    <derivirana_varijabla naziv="DomainObject.Predmet.OstaliListFormatedWithAdress_1">
      <item>Vanja Jurina, Ulica Antuna Gustava Matoša 17, 10310 Ivanić-Grad punomoćnik sudionika u postupku ASINUS USLUGE d.o.o.</item>
      <item>Nataša Berić Resanović, Antuna Gustava Matoša 20, 10310 Ivanić-Grad punomoćnik sudionika u postupku ASINUS USLUGE d.o.o.</item>
    </derivirana_varijabla>
  </DomainObject.Predmet.OstaliListFormatedWithAdress>
  <DomainObject.Predmet.OstaliListFormatedWithAdressOIB>
    <izvorni_sadrzaj>
      <item>Vanja Jurina, OIB 65134368159, Ulica Antuna Gustava Matoša 17, 10310 Ivanić-Grad punomoćnik sudionika u postupku ASINUS USLUGE d.o.o.</item>
      <item>Nataša Berić Resanović, OIB 17090772692, Antuna Gustava Matoša 20, 10310 Ivanić-Grad punomoćnik sudionika u postupku ASINUS USLUGE d.o.o.</item>
    </izvorni_sadrzaj>
    <derivirana_varijabla naziv="DomainObject.Predmet.OstaliListFormatedWithAdressOIB_1">
      <item>Vanja Jurina, OIB 65134368159, Ulica Antuna Gustava Matoša 17, 10310 Ivanić-Grad punomoćnik sudionika u postupku ASINUS USLUGE d.o.o.</item>
      <item>Nataša Berić Resanović, OIB 17090772692, Antuna Gustava Matoša 20, 10310 Ivanić-Grad punomoćnik sudionika u postupku ASINUS USLUGE d.o.o.</item>
    </derivirana_varijabla>
  </DomainObject.Predmet.OstaliListFormatedWithAdressOIB>
  <DomainObject.Predmet.OstaliListNazivFormated>
    <izvorni_sadrzaj>
      <item>Vanja Jurina</item>
      <item>Nataša Berić Resanović</item>
    </izvorni_sadrzaj>
    <derivirana_varijabla naziv="DomainObject.Predmet.OstaliListNazivFormated_1">
      <item>Vanja Jurina</item>
      <item>Nataša Berić Resanović</item>
    </derivirana_varijabla>
  </DomainObject.Predmet.OstaliListNazivFormated>
  <DomainObject.Predmet.OstaliListNazivFormatedOIB>
    <izvorni_sadrzaj>
      <item>Vanja Jurina, OIB 65134368159</item>
      <item>Nataša Berić Resanović, OIB 17090772692</item>
    </izvorni_sadrzaj>
    <derivirana_varijabla naziv="DomainObject.Predmet.OstaliListNazivFormatedOIB_1">
      <item>Vanja Jurina, OIB 65134368159</item>
      <item>Nataša Berić Resanović, OIB 17090772692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St-4679/2016-4</izvorni_sadrzaj>
    <derivirana_varijabla naziv="DomainObject.PoslovniBrojDokumenta_1">St-4679/2016-4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ASINUS USLUGE d.o.o.</izvorni_sadrzaj>
    <derivirana_varijabla naziv="DomainObject.Predmet.ProtustrankaIDrugi_1">ASINUS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ASINUS USLUGE d.o.o., OIB 59448360346, Antuna Gustava Matoša 20, 10310 Ivanić-Grad</izvorni_sadrzaj>
    <derivirana_varijabla naziv="DomainObject.Predmet.ProtustrankaIDrugiAdressOIB_1">ASINUS USLUGE d.o.o., OIB 59448360346, Antuna Gustava Matoša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ASINUS USLUGE d.o.o.</item>
      <item>Vanja Jurina</item>
      <item>Nataša Berić Resanović</item>
    </izvorni_sadrzaj>
    <derivirana_varijabla naziv="DomainObject.Predmet.SudioniciListNaziv_1">
      <item>FINA Regionalni centar Zagreb</item>
      <item>ASINUS USLUGE d.o.o.</item>
      <item>Vanja Jurina</item>
      <item>Nataša Berić Resanović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ASINUS USLUGE d.o.o., OIB 59448360346, Antuna Gustava Matoša 20,10310 Ivanić-Grad</item>
      <item>Vanja Jurina, OIB 65134368159, Ulica Antuna Gustava Matoša 17,10310 Ivanić-Grad</item>
      <item>Nataša Berić Resanović, OIB 17090772692, Antuna Gustava Matoša 20,10310 Ivanić-Grad</item>
    </izvorni_sadrzaj>
    <derivirana_varijabla naziv="DomainObject.Predmet.SudioniciListAdressOIB_1">
      <item>FINA Regionalni centar Zagreb, OIB 85821130368, Trg svibanjskih žrtava 1995. br. 1,10000 Zagreb</item>
      <item>ASINUS USLUGE d.o.o., OIB 59448360346, Antuna Gustava Matoša 20,10310 Ivanić-Grad</item>
      <item>Vanja Jurina, OIB 65134368159, Ulica Antuna Gustava Matoša 17,10310 Ivanić-Grad</item>
      <item>Nataša Berić Resanović, OIB 17090772692, Antuna Gustava Matoša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59448360346</item>
      <item>, OIB 65134368159</item>
      <item>, OIB 17090772692</item>
    </izvorni_sadrzaj>
    <derivirana_varijabla naziv="DomainObject.Predmet.SudioniciListNazivOIB_1">
      <item>, OIB 85821130368</item>
      <item>, OIB 59448360346</item>
      <item>, OIB 65134368159</item>
      <item>, OIB 17090772692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7F221-2BCE-4322-88A3-CDDB4DE47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2567</properties:Characters>
  <properties:Lines>73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2016-12-16T12:27:00Z</dcterms:created>
  <dc:creator>Draženka Prpić</dc:creator>
  <cp:lastModifiedBy>Marina Markić</cp:lastModifiedBy>
  <cp:lastPrinted>2016-12-16T12:34:00Z</cp:lastPrinted>
  <dcterms:modified xmlns:xsi="http://www.w3.org/2001/XMLSchema-instance" xsi:type="dcterms:W3CDTF">2016-12-16T12:34:00Z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St-4679/2016-4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