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6e72" w14:paraId="81f6e72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D43DE7">
        <w:rPr>
          <w:b w:val="false"/>
        </w:rPr>
        <w:t>7/2016-4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4E3A24">
        <w:t>MLADENA VUKMIROVIĆA, OIB:73820358370</w:t>
      </w:r>
      <w:r>
        <w:t xml:space="preserve">, </w:t>
      </w:r>
      <w:r w:rsidR="004E3A24">
        <w:t xml:space="preserve"> iz Osijeka, Vijenac Ivana Meštrovića 86, </w:t>
      </w:r>
      <w:r>
        <w:t xml:space="preserve"> 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D1151C">
        <w:t>dana 18. studenog 2016.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2E26A7" w:rsidP="00F37CDF" w:rsidR="002E26A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D1151C" w:rsidP="002E26A7" w:rsidR="002E26A7">
      <w:pPr>
        <w:jc w:val="center"/>
      </w:pPr>
      <w:r>
        <w:t xml:space="preserve">14. veljače </w:t>
      </w:r>
      <w:r w:rsidR="002E26A7">
        <w:t>20</w:t>
      </w:r>
      <w:r>
        <w:t>17</w:t>
      </w:r>
      <w:r w:rsidR="002E26A7">
        <w:t>.g. u</w:t>
      </w:r>
      <w:r>
        <w:t xml:space="preserve"> 9,00</w:t>
      </w:r>
      <w:r w:rsidR="002E26A7">
        <w:t xml:space="preserve"> sati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 u popis 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Erste Card Club d.d., OIB: 85941596441 iz Zagreba, Praška 5,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Hrvatski telekom d.d., OIB: 81793146560 iz Zagreba, R.F. Mihanovića 9,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Zagrebačka banka d.d., OIB: 92963223473, iz Zagreba, Trg bana J. Jelačića 10,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Raiffeisen bank  d.d. Austrija,   OIB: 53056966535,  iz Zagreba, Magazinska 69,</w:t>
      </w:r>
    </w:p>
    <w:p w:rsidRDefault="009E124D" w:rsidP="002E26A7" w:rsidR="002E26A7">
      <w:pPr>
        <w:pStyle w:val="Odlomakpopisa"/>
        <w:numPr>
          <w:ilvl w:val="0"/>
          <w:numId w:val="3"/>
        </w:numPr>
        <w:jc w:val="both"/>
      </w:pPr>
      <w:r>
        <w:t xml:space="preserve">EOS Matrix d.o.o., OIB: </w:t>
      </w:r>
      <w:r w:rsidR="002E26A7">
        <w:t>76674680107, iz Zagreba, Horvatova  82,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Tasman nekretnine d.o.o., OIB: 42155389423, iz Osijeka, Trg slobode 8/I,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Republika Hrvatska, PU osječko-baranjska, Osijek, Trg Lavoslava Ružičke 1,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Prekršajni sud u Osijeku, Kralja Zvonimira 3,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 xml:space="preserve">VIP net d.o.o. , OIB: 29524210204, iz Zagreba, Vrtni put 1, 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FINA Zagreb, Ulica grada Vukovara 70,</w:t>
      </w:r>
    </w:p>
    <w:p w:rsidRDefault="00BE2C01" w:rsidP="00BE2C01" w:rsidR="00BE2C01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lastRenderedPageBreak/>
        <w:tab/>
        <w:t>Na ročište se poziva i dužnik-potrošač Mladen Vukmirović.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5616AB" w:rsidP="00F37CDF" w:rsidR="005616AB" w:rsidRPr="00D567A8">
      <w:pPr>
        <w:jc w:val="both"/>
      </w:pPr>
    </w:p>
    <w:p w:rsidRDefault="00F37CDF" w:rsidP="00F37CDF" w:rsidR="00F37CDF">
      <w:pPr>
        <w:jc w:val="center"/>
      </w:pPr>
      <w:r>
        <w:t xml:space="preserve">U Osijeku, </w:t>
      </w:r>
      <w:r w:rsidR="00637A26">
        <w:t>18. studenog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75A5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75A5">
          <w:rPr>
            <w:noProof/>
          </w:rPr>
          <w:t>2</w:t>
        </w:r>
        <w:r>
          <w:fldChar w:fldCharType="end"/>
        </w:r>
      </w:p>
    </w:sdtContent>
  </w:sdt>
  <w:p w:rsidRDefault="00637A26" w:rsidR="00FF5D7E">
    <w:pPr>
      <w:pStyle w:val="Zaglavlje"/>
    </w:pPr>
    <w:r>
      <w:tab/>
    </w:r>
    <w:r>
      <w:tab/>
      <w:t>4. Sp-7/2016-4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40DE9"/>
    <w:rsid w:val="000941E4"/>
    <w:rsid w:val="0009440C"/>
    <w:rsid w:val="000E7D35"/>
    <w:rsid w:val="002272D5"/>
    <w:rsid w:val="00252CD7"/>
    <w:rsid w:val="002E26A7"/>
    <w:rsid w:val="00337759"/>
    <w:rsid w:val="003614AA"/>
    <w:rsid w:val="00466542"/>
    <w:rsid w:val="0048363B"/>
    <w:rsid w:val="004E3A24"/>
    <w:rsid w:val="005616AB"/>
    <w:rsid w:val="00622D58"/>
    <w:rsid w:val="00637A26"/>
    <w:rsid w:val="0067212D"/>
    <w:rsid w:val="00701EA7"/>
    <w:rsid w:val="00873331"/>
    <w:rsid w:val="00877E28"/>
    <w:rsid w:val="008F1FA1"/>
    <w:rsid w:val="009275A5"/>
    <w:rsid w:val="009809E5"/>
    <w:rsid w:val="009E124D"/>
    <w:rsid w:val="00A46573"/>
    <w:rsid w:val="00BA045A"/>
    <w:rsid w:val="00BE2C01"/>
    <w:rsid w:val="00C973BF"/>
    <w:rsid w:val="00CD024A"/>
    <w:rsid w:val="00D1151C"/>
    <w:rsid w:val="00D43DE7"/>
    <w:rsid w:val="00DD21CD"/>
    <w:rsid w:val="00EA1927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6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5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5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5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5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6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5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5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5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5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Ulica grada Vukovara 70</izvorni_sadrzaj>
    <derivirana_varijabla naziv="DomainObject.UcesnikSudskeRadnje.Adresa.UlicaIKBR_1">Ulica grada Vukovara 70</derivirana_varijabla>
  </DomainObject.UcesnikSudskeRadnje.Adresa.UlicaIKBR>
  <DomainObject.UcesnikSudskeRadnje.Naziv>
    <izvorni_sadrzaj>FINA Zagreb</izvorni_sadrzaj>
    <derivirana_varijabla naziv="DomainObject.UcesnikSudskeRadnje.Naziv_1">FINA Zagreb</derivirana_varijabla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Vukmirović</izvorni_sadrzaj>
    <derivirana_varijabla naziv="DomainObject.Predmet.StrankaFormated_1">  Mladen Vukmirović</derivirana_varijabla>
  </DomainObject.Predmet.StrankaFormated>
  <DomainObject.Predmet.StrankaFormatedOIB>
    <izvorni_sadrzaj>  Mladen Vukmirović, OIB 73820358370</izvorni_sadrzaj>
    <derivirana_varijabla naziv="DomainObject.Predmet.StrankaFormatedOIB_1">  Mladen Vukmirović, OIB 73820358370</derivirana_varijabla>
  </DomainObject.Predmet.StrankaFormatedOIB>
  <DomainObject.Predmet.StrankaFormatedWithAdress>
    <izvorni_sadrzaj> Mladen Vukmirović, Vijenac Ivana Meštrovića 86, 31000 Osijek</izvorni_sadrzaj>
    <derivirana_varijabla naziv="DomainObject.Predmet.StrankaFormatedWithAdress_1"> Mladen Vukmirović, Vijenac Ivana Meštrovića 86, 31000 Osijek</derivirana_varijabla>
  </DomainObject.Predmet.StrankaFormatedWithAdress>
  <DomainObject.Predmet.StrankaFormatedWithAdressOIB>
    <izvorni_sadrzaj> Mladen Vukmirović, OIB 73820358370, Vijenac Ivana Meštrovića 86, 31000 Osijek</izvorni_sadrzaj>
    <derivirana_varijabla naziv="DomainObject.Predmet.StrankaFormatedWithAdressOIB_1"> Mladen Vukmirović, OIB 73820358370, Vijenac Ivana Meštrovića 86, 31000 Osijek</derivirana_varijabla>
  </DomainObject.Predmet.StrankaFormatedWithAdressOIB>
  <DomainObject.Predmet.StrankaWithAdress>
    <izvorni_sadrzaj>Mladen Vukmirović Vijenac Ivana Meštrovića 86,31000 Osijek</izvorni_sadrzaj>
    <derivirana_varijabla naziv="DomainObject.Predmet.StrankaWithAdress_1">Mladen Vukmirović Vijenac Ivana Meštrovića 86,31000 Osijek</derivirana_varijabla>
  </DomainObject.Predmet.StrankaWithAdress>
  <DomainObject.Predmet.StrankaWithAdressOIB>
    <izvorni_sadrzaj>Mladen Vukmirović, OIB 73820358370, Vijenac Ivana Meštrovića 86,31000 Osijek</izvorni_sadrzaj>
    <derivirana_varijabla naziv="DomainObject.Predmet.StrankaWithAdressOIB_1">Mladen Vukmirović, OIB 73820358370, Vijenac Ivana Meštrovića 86,31000 Osijek</derivirana_varijabla>
  </DomainObject.Predmet.StrankaWithAdressOIB>
  <DomainObject.Predmet.StrankaNazivFormated>
    <izvorni_sadrzaj>Mladen Vukmirović</izvorni_sadrzaj>
    <derivirana_varijabla naziv="DomainObject.Predmet.StrankaNazivFormated_1">Mladen Vukmirović</derivirana_varijabla>
  </DomainObject.Predmet.StrankaNazivFormated>
  <DomainObject.Predmet.StrankaNazivFormatedOIB>
    <izvorni_sadrzaj>Mladen Vukmirović, OIB 73820358370</izvorni_sadrzaj>
    <derivirana_varijabla naziv="DomainObject.Predmet.StrankaNazivFormatedOIB_1">Mladen Vukmirović, OIB 73820358370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Mladen Vukmirović</item>
    </izvorni_sadrzaj>
    <derivirana_varijabla naziv="DomainObject.Predmet.StrankaListFormated_1">
      <item>Mladen Vukmirović</item>
    </derivirana_varijabla>
  </DomainObject.Predmet.StrankaListFormated>
  <DomainObject.Predmet.StrankaListFormatedOIB>
    <izvorni_sadrzaj>
      <item>Mladen Vukmirović, OIB 73820358370</item>
    </izvorni_sadrzaj>
    <derivirana_varijabla naziv="DomainObject.Predmet.StrankaListFormatedOIB_1">
      <item>Mladen Vukmirović, OIB 73820358370</item>
    </derivirana_varijabla>
  </DomainObject.Predmet.StrankaListFormatedOIB>
  <DomainObject.Predmet.StrankaListFormatedWithAdress>
    <izvorni_sadrzaj>
      <item>Mladen Vukmirović, Vijenac Ivana Meštrovića 86, 31000 Osijek</item>
    </izvorni_sadrzaj>
    <derivirana_varijabla naziv="DomainObject.Predmet.StrankaListFormatedWithAdress_1">
      <item>Mladen Vukmirović, Vijenac Ivana Meštrovića 86, 31000 Osijek</item>
    </derivirana_varijabla>
  </DomainObject.Predmet.StrankaListFormatedWithAdress>
  <DomainObject.Predmet.StrankaListFormatedWithAdressOIB>
    <izvorni_sadrzaj>
      <item>Mladen Vukmirović, OIB 73820358370, Vijenac Ivana Meštrovića 86, 31000 Osijek</item>
    </izvorni_sadrzaj>
    <derivirana_varijabla naziv="DomainObject.Predmet.StrankaListFormatedWithAdressOIB_1">
      <item>Mladen Vukmirović, OIB 73820358370, Vijenac Ivana Meštrovića 86, 31000 Osijek</item>
    </derivirana_varijabla>
  </DomainObject.Predmet.StrankaListFormatedWithAdressOIB>
  <DomainObject.Predmet.StrankaListNazivFormated>
    <izvorni_sadrzaj>
      <item>Mladen Vukmirović</item>
    </izvorni_sadrzaj>
    <derivirana_varijabla naziv="DomainObject.Predmet.StrankaListNazivFormated_1">
      <item>Mladen Vukmirović</item>
    </derivirana_varijabla>
  </DomainObject.Predmet.StrankaListNazivFormated>
  <DomainObject.Predmet.StrankaListNazivFormatedOIB>
    <izvorni_sadrzaj>
      <item>Mladen Vukmirović, OIB 73820358370</item>
    </izvorni_sadrzaj>
    <derivirana_varijabla naziv="DomainObject.Predmet.StrankaListNazivFormatedOIB_1">
      <item>Mladen Vukmirović, OIB 73820358370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Formated>
  <DomainObject.Predmet.OstaliList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FormatedOIB>
  <DomainObject.Predmet.OstaliListFormatedWithAdress>
    <izvorni_sadrzaj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izvorni_sadrzaj>
    <derivirana_varijabla naziv="DomainObject.Predmet.OstaliListFormatedWithAdress_1"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derivirana_varijabla>
  </DomainObject.Predmet.OstaliListFormatedWithAdress>
  <DomainObject.Predmet.OstaliListFormatedWithAdressOIB>
    <izvorni_sadrzaj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izvorni_sadrzaj>
    <derivirana_varijabla naziv="DomainObject.Predmet.OstaliListFormatedWithAdressOIB_1"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derivirana_varijabla>
  </DomainObject.Predmet.OstaliListFormatedWithAdressOIB>
  <DomainObject.Predmet.OstaliListNaziv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Naziv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NazivFormated>
  <DomainObject.Predmet.OstaliListNaziv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Naziv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Vukmirović</izvorni_sadrzaj>
    <derivirana_varijabla naziv="DomainObject.Predmet.StrankaIDrugi_1">Mladen Vukmirović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Vukmirović, OIB 73820358370, Vijenac Ivana Meštrovića 86, 31000 Osijek</izvorni_sadrzaj>
    <derivirana_varijabla naziv="DomainObject.Predmet.StrankaIDrugiAdressOIB_1">Mladen Vukmirović, OIB 73820358370, Vijenac Ivana Meštrovića 86,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SudioniciListNaziv_1"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SudioniciListNaziv>
  <DomainObject.Predmet.SudioniciListAdressOIB>
    <izvorni_sadrzaj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izvorni_sadrzaj>
    <derivirana_varijabla naziv="DomainObject.Predmet.SudioniciListAdressOIB_1"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derivirana_varijabla>
  </DomainObject.Predmet.SudioniciListAdressOIB>
  <DomainObject.UcesnikSudskeRadnje.NazivFormated>
    <izvorni_sadrzaj>FINA Zagreb, OIB 85821130368, Ulica grada Vukovara 70,10000 Zagreb</izvorni_sadrzaj>
    <derivirana_varijabla naziv="DomainObject.UcesnikSudskeRadnje.NazivFormated_1">FINA Zagreb, OIB 85821130368, Ulica grada Vukovara 70,10000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izvorni_sadrzaj>
    <derivirana_varijabla naziv="DomainObject.Predmet.SudioniciListNazivOIB_1"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2381</properties:Characters>
  <properties:Lines>83</properties:Lines>
  <properties:Paragraphs>37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2016-11-18T07:40:00Z</cp:lastPrinted>
  <dcterms:modified xmlns:xsi="http://www.w3.org/2001/XMLSchema-instance" xsi:type="dcterms:W3CDTF">2016-11-18T08:23:00Z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FINA Zagreb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