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6c04e" w14:paraId="1e6c04e" w:rsidRDefault="008C04AA" w:rsidP="008C04AA" w:rsidR="008C04AA" w:rsidRPr="0005456A">
      <w:pPr>
        <w15:collapsed w:val="false"/>
        <w:rPr>
          <w:b/>
        </w:rPr>
      </w:pPr>
      <w:bookmarkStart w:name="_GoBack" w:id="0"/>
      <w:bookmarkEnd w:id="0"/>
      <w:r w:rsidRPr="0005456A">
        <w:rPr>
          <w:b/>
        </w:rPr>
        <w:t xml:space="preserve">              </w:t>
      </w:r>
      <w:r w:rsidR="00146E56">
        <w:rPr>
          <w:b/>
        </w:rPr>
        <w:t xml:space="preserve">  </w:t>
      </w:r>
      <w:r w:rsidRPr="0005456A">
        <w:rPr>
          <w:b/>
        </w:rPr>
        <w:t xml:space="preserve">   </w:t>
      </w:r>
      <w:r w:rsidRPr="0005456A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456A">
        <w:rPr>
          <w:b/>
        </w:rPr>
        <w:t xml:space="preserve">                                                            </w:t>
      </w:r>
    </w:p>
    <w:p w:rsidRDefault="008C04AA" w:rsidP="00B271A9" w:rsidR="008C04AA" w:rsidRPr="0005456A">
      <w:r w:rsidRPr="0005456A">
        <w:t xml:space="preserve"> </w:t>
      </w:r>
      <w:r w:rsidR="00146E56">
        <w:t xml:space="preserve">  </w:t>
      </w:r>
      <w:r w:rsidRPr="0005456A">
        <w:t xml:space="preserve">REPUBLIKA HRVATSKA </w:t>
      </w: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</w:r>
    </w:p>
    <w:p w:rsidRDefault="008C04AA" w:rsidP="00B271A9" w:rsidR="008C04AA" w:rsidRPr="0005456A">
      <w:r w:rsidRPr="0005456A">
        <w:t xml:space="preserve"> TRGOVAČKI SUD U PAZINU</w:t>
      </w:r>
    </w:p>
    <w:p w:rsidRDefault="008C04AA" w:rsidP="00B271A9" w:rsidR="008C04AA" w:rsidRPr="0005456A">
      <w:r w:rsidRPr="0005456A">
        <w:t xml:space="preserve"> </w:t>
      </w:r>
      <w:r w:rsidR="00146E56">
        <w:tab/>
      </w:r>
      <w:r w:rsidR="00694576" w:rsidRPr="0005456A">
        <w:t>Pazin</w:t>
      </w:r>
      <w:r w:rsidRPr="0005456A">
        <w:t xml:space="preserve">, </w:t>
      </w:r>
      <w:proofErr w:type="spellStart"/>
      <w:r w:rsidRPr="0005456A">
        <w:t>Dršćevka</w:t>
      </w:r>
      <w:proofErr w:type="spellEnd"/>
      <w:r w:rsidRPr="0005456A">
        <w:t xml:space="preserve"> 1</w:t>
      </w: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</w:r>
    </w:p>
    <w:p w:rsidRDefault="00146E56" w:rsidP="008C04AA" w:rsidR="00146E56">
      <w:pPr>
        <w:jc w:val="center"/>
      </w:pPr>
    </w:p>
    <w:p w:rsidRDefault="008C04AA" w:rsidP="008C04AA" w:rsidR="008C04AA" w:rsidRPr="0005456A">
      <w:pPr>
        <w:jc w:val="center"/>
      </w:pPr>
      <w:r w:rsidRPr="0005456A">
        <w:t>R E P U B L I K A   H R V A T S K A</w:t>
      </w:r>
    </w:p>
    <w:p w:rsidRDefault="008C04AA" w:rsidP="008C04AA" w:rsidR="008C04AA" w:rsidRPr="0005456A">
      <w:pPr>
        <w:jc w:val="center"/>
      </w:pPr>
      <w:r w:rsidRPr="0005456A">
        <w:t>R J E Š E N J E</w:t>
      </w:r>
    </w:p>
    <w:p w:rsidRDefault="008C04AA" w:rsidP="008C04AA" w:rsidR="008C04AA" w:rsidRPr="0005456A">
      <w:pPr>
        <w:jc w:val="both"/>
      </w:pPr>
    </w:p>
    <w:p w:rsidRDefault="008C04AA" w:rsidP="00BD52B2" w:rsidR="0009426B" w:rsidRPr="0005456A">
      <w:pPr>
        <w:jc w:val="both"/>
      </w:pPr>
      <w:r w:rsidRPr="0005456A">
        <w:tab/>
      </w:r>
      <w:r w:rsidR="008C6538" w:rsidRPr="0005456A">
        <w:t xml:space="preserve">Trgovački sud u Pazinu, po sucu Ivanu Dujiću, </w:t>
      </w:r>
      <w:r w:rsidR="006D7943">
        <w:t xml:space="preserve">u </w:t>
      </w:r>
      <w:r w:rsidR="008C6538" w:rsidRPr="0005456A">
        <w:t>stečajno</w:t>
      </w:r>
      <w:r w:rsidR="006D7943">
        <w:t>m</w:t>
      </w:r>
      <w:r w:rsidR="008C6538" w:rsidRPr="0005456A">
        <w:t xml:space="preserve"> postupk</w:t>
      </w:r>
      <w:r w:rsidR="006D7943">
        <w:t>u</w:t>
      </w:r>
      <w:r w:rsidR="008C6538" w:rsidRPr="0005456A">
        <w:t xml:space="preserve"> nad dužnikom </w:t>
      </w:r>
      <w:r w:rsidR="00BD52B2" w:rsidRPr="00BD52B2">
        <w:t xml:space="preserve">N. B. T. – GRUPA d.o.o. </w:t>
      </w:r>
      <w:r w:rsidR="00BD52B2">
        <w:t xml:space="preserve">u stečaju </w:t>
      </w:r>
      <w:r w:rsidR="00BD52B2" w:rsidRPr="00BD52B2">
        <w:t xml:space="preserve">Umag, </w:t>
      </w:r>
      <w:proofErr w:type="spellStart"/>
      <w:r w:rsidR="00BD52B2" w:rsidRPr="00BD52B2">
        <w:t>Monterol</w:t>
      </w:r>
      <w:proofErr w:type="spellEnd"/>
      <w:r w:rsidR="00BD52B2" w:rsidRPr="00BD52B2">
        <w:t xml:space="preserve">, </w:t>
      </w:r>
      <w:proofErr w:type="spellStart"/>
      <w:r w:rsidR="00BD52B2" w:rsidRPr="00BD52B2">
        <w:t>Stella</w:t>
      </w:r>
      <w:proofErr w:type="spellEnd"/>
      <w:r w:rsidR="00BD52B2" w:rsidRPr="00BD52B2">
        <w:t xml:space="preserve"> </w:t>
      </w:r>
      <w:proofErr w:type="spellStart"/>
      <w:r w:rsidR="00BD52B2" w:rsidRPr="00BD52B2">
        <w:t>Maris</w:t>
      </w:r>
      <w:proofErr w:type="spellEnd"/>
      <w:r w:rsidR="00BD52B2" w:rsidRPr="00BD52B2">
        <w:t xml:space="preserve"> 19, OIB 1081996953</w:t>
      </w:r>
      <w:r w:rsidR="005F652C" w:rsidRPr="0005456A">
        <w:t xml:space="preserve">, </w:t>
      </w:r>
      <w:r w:rsidR="00BD52B2">
        <w:t>19</w:t>
      </w:r>
      <w:r w:rsidR="005F652C" w:rsidRPr="0005456A">
        <w:t xml:space="preserve">. </w:t>
      </w:r>
      <w:r w:rsidR="006D7943">
        <w:t>rujna</w:t>
      </w:r>
      <w:r w:rsidR="005F652C" w:rsidRPr="0005456A">
        <w:t xml:space="preserve"> 2016.</w:t>
      </w:r>
    </w:p>
    <w:p w:rsidRDefault="008C04AA" w:rsidP="008C04AA" w:rsidR="008C04AA" w:rsidRPr="0005456A">
      <w:pPr>
        <w:jc w:val="center"/>
      </w:pPr>
      <w:r w:rsidRPr="0005456A">
        <w:t>r i j e š i o  j e</w:t>
      </w:r>
    </w:p>
    <w:p w:rsidRDefault="008C04AA" w:rsidP="008C04AA" w:rsidR="008C04AA" w:rsidRPr="0005456A">
      <w:pPr>
        <w:jc w:val="center"/>
      </w:pPr>
    </w:p>
    <w:p w:rsidRDefault="008C04AA" w:rsidP="00120DE3" w:rsidR="00DB1B9E" w:rsidRPr="0005456A">
      <w:pPr>
        <w:jc w:val="both"/>
      </w:pPr>
      <w:r w:rsidRPr="0005456A">
        <w:tab/>
        <w:t xml:space="preserve">Nalaže se zemljišnoknjižnom odjelu </w:t>
      </w:r>
      <w:r w:rsidR="00120DE3" w:rsidRPr="0005456A">
        <w:t xml:space="preserve">Općinskog suda u </w:t>
      </w:r>
      <w:r w:rsidR="00BD52B2">
        <w:t>Slavonskom Brodu</w:t>
      </w:r>
      <w:r w:rsidR="008C6538" w:rsidRPr="0005456A">
        <w:t xml:space="preserve">, </w:t>
      </w:r>
      <w:r w:rsidR="00120DE3" w:rsidRPr="0005456A">
        <w:t xml:space="preserve">da izvrši upis otvaranja stečajnog postupka nad trgovačkim društvom </w:t>
      </w:r>
      <w:r w:rsidR="00BD52B2" w:rsidRPr="00BD52B2">
        <w:t xml:space="preserve">N. B. T. – GRUPA d.o.o. Umag, </w:t>
      </w:r>
      <w:proofErr w:type="spellStart"/>
      <w:r w:rsidR="00BD52B2" w:rsidRPr="00BD52B2">
        <w:t>Monterol</w:t>
      </w:r>
      <w:proofErr w:type="spellEnd"/>
      <w:r w:rsidR="00BD52B2" w:rsidRPr="00BD52B2">
        <w:t xml:space="preserve">, </w:t>
      </w:r>
      <w:proofErr w:type="spellStart"/>
      <w:r w:rsidR="00BD52B2" w:rsidRPr="00BD52B2">
        <w:t>Stella</w:t>
      </w:r>
      <w:proofErr w:type="spellEnd"/>
      <w:r w:rsidR="00BD52B2" w:rsidRPr="00BD52B2">
        <w:t xml:space="preserve"> </w:t>
      </w:r>
      <w:proofErr w:type="spellStart"/>
      <w:r w:rsidR="00BD52B2" w:rsidRPr="00BD52B2">
        <w:t>Maris</w:t>
      </w:r>
      <w:proofErr w:type="spellEnd"/>
      <w:r w:rsidR="00BD52B2" w:rsidRPr="00BD52B2">
        <w:t xml:space="preserve"> 19, OIB 1081996953</w:t>
      </w:r>
      <w:r w:rsidR="00120DE3" w:rsidRPr="0005456A">
        <w:t>, na</w:t>
      </w:r>
      <w:r w:rsidR="006D7943">
        <w:t xml:space="preserve"> </w:t>
      </w:r>
      <w:proofErr w:type="spellStart"/>
      <w:r w:rsidR="00BD52B2" w:rsidRPr="00BD52B2">
        <w:t>k.č</w:t>
      </w:r>
      <w:proofErr w:type="spellEnd"/>
      <w:r w:rsidR="00BD52B2" w:rsidRPr="00BD52B2">
        <w:t xml:space="preserve">. 1011  i </w:t>
      </w:r>
      <w:proofErr w:type="spellStart"/>
      <w:r w:rsidR="00BD52B2" w:rsidRPr="00BD52B2">
        <w:t>k.č</w:t>
      </w:r>
      <w:proofErr w:type="spellEnd"/>
      <w:r w:rsidR="00BD52B2" w:rsidRPr="00BD52B2">
        <w:t xml:space="preserve">. 1012, obje k.o. </w:t>
      </w:r>
      <w:proofErr w:type="spellStart"/>
      <w:r w:rsidR="00BD52B2" w:rsidRPr="00BD52B2">
        <w:t>Vranovci</w:t>
      </w:r>
      <w:proofErr w:type="spellEnd"/>
      <w:r w:rsidR="0005456A" w:rsidRPr="0005456A">
        <w:t>.</w:t>
      </w:r>
    </w:p>
    <w:p w:rsidRDefault="004A2979" w:rsidP="0040642A" w:rsidR="004A2979" w:rsidRPr="0005456A">
      <w:pPr>
        <w:jc w:val="both"/>
      </w:pPr>
    </w:p>
    <w:p w:rsidRDefault="008C04AA" w:rsidP="008C04AA" w:rsidR="008C04AA" w:rsidRPr="0005456A">
      <w:pPr>
        <w:jc w:val="center"/>
      </w:pPr>
      <w:r w:rsidRPr="0005456A">
        <w:t>Obrazloženje</w:t>
      </w:r>
    </w:p>
    <w:p w:rsidRDefault="00664682" w:rsidP="008C04AA" w:rsidR="00664682" w:rsidRPr="0005456A">
      <w:pPr>
        <w:jc w:val="both"/>
      </w:pPr>
    </w:p>
    <w:p w:rsidRDefault="00664682" w:rsidP="0040642A" w:rsidR="006D7943">
      <w:pPr>
        <w:jc w:val="both"/>
      </w:pPr>
      <w:r w:rsidRPr="0005456A">
        <w:tab/>
      </w:r>
      <w:r w:rsidR="006D7943">
        <w:t>Rješenjem ovog suda p</w:t>
      </w:r>
      <w:r w:rsidR="006D7943" w:rsidRPr="006D7943">
        <w:t>osl.br. St-3</w:t>
      </w:r>
      <w:r w:rsidR="00BD52B2">
        <w:t>39</w:t>
      </w:r>
      <w:r w:rsidR="006D7943" w:rsidRPr="006D7943">
        <w:t>/16-</w:t>
      </w:r>
      <w:r w:rsidR="00BD52B2">
        <w:t>20</w:t>
      </w:r>
      <w:r w:rsidR="006D7943">
        <w:t xml:space="preserve"> od </w:t>
      </w:r>
      <w:r w:rsidR="00BD52B2">
        <w:t>02</w:t>
      </w:r>
      <w:r w:rsidR="006D7943" w:rsidRPr="0005456A">
        <w:t xml:space="preserve">. </w:t>
      </w:r>
      <w:r w:rsidR="00BD52B2">
        <w:t>lipnja</w:t>
      </w:r>
      <w:r w:rsidR="006D7943" w:rsidRPr="0005456A">
        <w:t xml:space="preserve"> 2016.</w:t>
      </w:r>
      <w:r w:rsidR="006D7943">
        <w:t xml:space="preserve"> od o</w:t>
      </w:r>
      <w:r w:rsidR="006D7943" w:rsidRPr="006D7943">
        <w:t>tv</w:t>
      </w:r>
      <w:r w:rsidR="006D7943">
        <w:t>oren</w:t>
      </w:r>
      <w:r w:rsidR="006D7943" w:rsidRPr="006D7943">
        <w:t xml:space="preserve"> </w:t>
      </w:r>
      <w:r w:rsidR="006D7943">
        <w:t>j</w:t>
      </w:r>
      <w:r w:rsidR="006D7943" w:rsidRPr="006D7943">
        <w:t xml:space="preserve">e stečajni postupak nad dužnikom </w:t>
      </w:r>
      <w:r w:rsidR="00BD52B2" w:rsidRPr="00BD52B2">
        <w:t xml:space="preserve">N. B. T. – GRUPA d.o.o. Umag, </w:t>
      </w:r>
      <w:proofErr w:type="spellStart"/>
      <w:r w:rsidR="00BD52B2" w:rsidRPr="00BD52B2">
        <w:t>Monterol</w:t>
      </w:r>
      <w:proofErr w:type="spellEnd"/>
      <w:r w:rsidR="00BD52B2" w:rsidRPr="00BD52B2">
        <w:t xml:space="preserve">, </w:t>
      </w:r>
      <w:proofErr w:type="spellStart"/>
      <w:r w:rsidR="00BD52B2" w:rsidRPr="00BD52B2">
        <w:t>Stella</w:t>
      </w:r>
      <w:proofErr w:type="spellEnd"/>
      <w:r w:rsidR="00BD52B2" w:rsidRPr="00BD52B2">
        <w:t xml:space="preserve"> </w:t>
      </w:r>
      <w:proofErr w:type="spellStart"/>
      <w:r w:rsidR="00BD52B2" w:rsidRPr="00BD52B2">
        <w:t>Maris</w:t>
      </w:r>
      <w:proofErr w:type="spellEnd"/>
      <w:r w:rsidR="00BD52B2" w:rsidRPr="00BD52B2">
        <w:t xml:space="preserve"> 19, OIB 1081996953</w:t>
      </w:r>
      <w:r w:rsidR="006D7943">
        <w:t>.</w:t>
      </w:r>
    </w:p>
    <w:p w:rsidRDefault="00BD52B2" w:rsidP="006D7943" w:rsidR="00BD52B2">
      <w:pPr>
        <w:jc w:val="both"/>
      </w:pPr>
      <w:r>
        <w:tab/>
        <w:t xml:space="preserve">U izvješću na </w:t>
      </w:r>
      <w:r w:rsidR="006D7943">
        <w:t>izvještajno</w:t>
      </w:r>
      <w:r>
        <w:t>m</w:t>
      </w:r>
      <w:r w:rsidR="006D7943">
        <w:t xml:space="preserve"> ročišt</w:t>
      </w:r>
      <w:r>
        <w:t>u</w:t>
      </w:r>
      <w:r w:rsidR="006D7943">
        <w:t xml:space="preserve"> stečajni upravitelj je naveo da je dužnik vlasnik </w:t>
      </w:r>
      <w:proofErr w:type="spellStart"/>
      <w:r w:rsidRPr="00BD52B2">
        <w:t>k.č</w:t>
      </w:r>
      <w:proofErr w:type="spellEnd"/>
      <w:r w:rsidRPr="00BD52B2">
        <w:t xml:space="preserve">. 1011  i </w:t>
      </w:r>
      <w:proofErr w:type="spellStart"/>
      <w:r w:rsidRPr="00BD52B2">
        <w:t>k.č</w:t>
      </w:r>
      <w:proofErr w:type="spellEnd"/>
      <w:r w:rsidRPr="00BD52B2">
        <w:t xml:space="preserve">. 1012, obje k.o. </w:t>
      </w:r>
      <w:proofErr w:type="spellStart"/>
      <w:r w:rsidRPr="00BD52B2">
        <w:t>Vranovci</w:t>
      </w:r>
      <w:proofErr w:type="spellEnd"/>
      <w:r w:rsidRPr="00BD52B2">
        <w:t>.</w:t>
      </w:r>
    </w:p>
    <w:p w:rsidRDefault="006D7943" w:rsidP="006D7943" w:rsidR="00F55BF7" w:rsidRPr="0005456A">
      <w:pPr>
        <w:jc w:val="both"/>
      </w:pPr>
      <w:r>
        <w:tab/>
        <w:t xml:space="preserve">Stoga je, temeljem čl. 131. st.1. i 2. </w:t>
      </w:r>
      <w:r w:rsidR="0007611F" w:rsidRPr="0005456A">
        <w:t>Stečajnog zakona (Narodne novine br. 71/2015)</w:t>
      </w:r>
      <w:r>
        <w:t xml:space="preserve"> odlučeno kao u izreci.</w:t>
      </w:r>
      <w:r w:rsidRPr="0005456A">
        <w:t xml:space="preserve"> </w:t>
      </w:r>
    </w:p>
    <w:p w:rsidRDefault="00146E56" w:rsidP="00634BDB" w:rsidR="00146E56">
      <w:pPr>
        <w:jc w:val="center"/>
      </w:pPr>
    </w:p>
    <w:p w:rsidRDefault="0016605C" w:rsidP="00634BDB" w:rsidR="00634BDB" w:rsidRPr="0005456A">
      <w:pPr>
        <w:jc w:val="center"/>
      </w:pPr>
      <w:r w:rsidRPr="0005456A">
        <w:t xml:space="preserve">U </w:t>
      </w:r>
      <w:r w:rsidR="00BD52B2">
        <w:t>Pazinu, 19</w:t>
      </w:r>
      <w:r w:rsidR="00634BDB" w:rsidRPr="0005456A">
        <w:t xml:space="preserve">. </w:t>
      </w:r>
      <w:r w:rsidR="006D7943">
        <w:t>rujn</w:t>
      </w:r>
      <w:r w:rsidR="009F620C" w:rsidRPr="0005456A">
        <w:t>a</w:t>
      </w:r>
      <w:r w:rsidR="00634BDB" w:rsidRPr="0005456A">
        <w:t xml:space="preserve"> 2016.</w:t>
      </w:r>
    </w:p>
    <w:p w:rsidRDefault="0040642A" w:rsidP="00634BDB" w:rsidR="0040642A" w:rsidRPr="0005456A">
      <w:pPr>
        <w:jc w:val="center"/>
      </w:pPr>
    </w:p>
    <w:p w:rsidRDefault="0040642A" w:rsidP="00634BDB" w:rsidR="0040642A" w:rsidRPr="0005456A">
      <w:pPr>
        <w:jc w:val="center"/>
      </w:pPr>
    </w:p>
    <w:p w:rsidRDefault="00634BDB" w:rsidP="00634BDB" w:rsidR="00634BDB" w:rsidRPr="0005456A">
      <w:pPr>
        <w:jc w:val="both"/>
      </w:pP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  <w:t xml:space="preserve">       Stečajni sudac</w:t>
      </w:r>
    </w:p>
    <w:p w:rsidRDefault="00634BDB" w:rsidP="00634BDB" w:rsidR="00634BDB" w:rsidRPr="0005456A">
      <w:pPr>
        <w:jc w:val="both"/>
      </w:pP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  <w:t xml:space="preserve">        </w:t>
      </w:r>
    </w:p>
    <w:p w:rsidRDefault="00634BDB" w:rsidP="00634BDB" w:rsidR="00634BDB" w:rsidRPr="0005456A">
      <w:pPr>
        <w:jc w:val="both"/>
      </w:pP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  <w:t xml:space="preserve">          Ivan Dujić</w:t>
      </w:r>
      <w:r w:rsidR="00A619C4">
        <w:t>, v.r.</w:t>
      </w:r>
      <w:r w:rsidRPr="0005456A">
        <w:t xml:space="preserve"> </w:t>
      </w:r>
    </w:p>
    <w:p w:rsidRDefault="00634BDB" w:rsidP="00634BDB" w:rsidR="00634BDB" w:rsidRPr="0005456A">
      <w:pPr>
        <w:jc w:val="both"/>
      </w:pPr>
    </w:p>
    <w:p w:rsidRDefault="00634BDB" w:rsidP="00634BDB" w:rsidR="00634BDB" w:rsidRPr="0005456A">
      <w:pPr>
        <w:jc w:val="both"/>
      </w:pPr>
    </w:p>
    <w:p w:rsidRDefault="0040642A" w:rsidP="00634BDB" w:rsidR="0040642A" w:rsidRPr="0005456A">
      <w:pPr>
        <w:jc w:val="both"/>
      </w:pPr>
    </w:p>
    <w:p w:rsidRDefault="00634BDB" w:rsidP="00634BDB" w:rsidR="00634BDB" w:rsidRPr="0005456A">
      <w:pPr>
        <w:jc w:val="both"/>
      </w:pPr>
      <w:r w:rsidRPr="0005456A">
        <w:t xml:space="preserve">UPUTA O PRAVNOM LIJEKU: </w:t>
      </w:r>
    </w:p>
    <w:p w:rsidRDefault="00634BDB" w:rsidP="00634BDB" w:rsidR="00634BDB" w:rsidRPr="0005456A">
      <w:pPr>
        <w:jc w:val="both"/>
      </w:pPr>
      <w:r w:rsidRPr="0005456A">
        <w:t xml:space="preserve">Protiv </w:t>
      </w:r>
      <w:r w:rsidR="006D7943">
        <w:t xml:space="preserve">ovog </w:t>
      </w:r>
      <w:r w:rsidRPr="0005456A">
        <w:t xml:space="preserve">rješenja </w:t>
      </w:r>
      <w:r w:rsidR="006D7943">
        <w:t xml:space="preserve">može se podnijeti žalba </w:t>
      </w:r>
      <w:r w:rsidRPr="0005456A">
        <w:t>u roku od 8 dana od dana dostave, a dostava se smatra obavljenom istekom osmoga dana od dana objave pismena na mrežnoj stranici e-</w:t>
      </w:r>
      <w:r w:rsidR="006D7943">
        <w:t>o</w:t>
      </w:r>
      <w:r w:rsidRPr="0005456A">
        <w:t xml:space="preserve">glasna ploča sudova (čl. 12. SZ-a). </w:t>
      </w:r>
      <w:r w:rsidR="006D7943">
        <w:t>Žalba se podnosi ovome sudu u tri istovjetna primjerka, a o</w:t>
      </w:r>
      <w:r w:rsidRPr="0005456A">
        <w:t xml:space="preserve"> žalbi odlučuje Visoki trgovački sud Republike Hrvatske. </w:t>
      </w:r>
    </w:p>
    <w:p w:rsidRDefault="00634BDB" w:rsidP="00634BDB" w:rsidR="00634BDB" w:rsidRPr="0005456A">
      <w:pPr>
        <w:jc w:val="both"/>
      </w:pPr>
    </w:p>
    <w:p w:rsidRDefault="009F620C" w:rsidP="00634BDB" w:rsidR="009F620C" w:rsidRPr="0005456A">
      <w:pPr>
        <w:jc w:val="both"/>
      </w:pPr>
    </w:p>
    <w:p w:rsidRDefault="00C643AD" w:rsidP="00634BDB" w:rsidR="00C643AD" w:rsidRPr="0005456A">
      <w:pPr>
        <w:jc w:val="both"/>
      </w:pPr>
    </w:p>
    <w:p w:rsidRDefault="00634BDB" w:rsidP="00634BDB" w:rsidR="00634BDB" w:rsidRPr="0005456A">
      <w:pPr>
        <w:jc w:val="both"/>
      </w:pPr>
      <w:r w:rsidRPr="0005456A">
        <w:t>DNA:</w:t>
      </w:r>
    </w:p>
    <w:p w:rsidRDefault="00634BDB" w:rsidP="00634BDB" w:rsidR="009F620C" w:rsidRPr="0005456A">
      <w:pPr>
        <w:jc w:val="both"/>
      </w:pPr>
      <w:r w:rsidRPr="0005456A">
        <w:t>- e-oglasna ploča (8 dana</w:t>
      </w:r>
      <w:r w:rsidR="006D7943">
        <w:t>)</w:t>
      </w:r>
    </w:p>
    <w:p w:rsidRDefault="00634BDB" w:rsidP="00634BDB" w:rsidR="00945BC8" w:rsidRPr="0005456A">
      <w:pPr>
        <w:jc w:val="both"/>
      </w:pPr>
      <w:r w:rsidRPr="0005456A">
        <w:t xml:space="preserve">- </w:t>
      </w:r>
      <w:r w:rsidR="0005456A">
        <w:t xml:space="preserve">Općinskom sudu u </w:t>
      </w:r>
      <w:r w:rsidR="00BD52B2">
        <w:t>Slavonskom Brodu</w:t>
      </w:r>
      <w:r w:rsidR="006D7943">
        <w:t xml:space="preserve">, </w:t>
      </w:r>
      <w:r w:rsidR="00BD52B2">
        <w:t>zemljišnoknjižnom odjelu</w:t>
      </w:r>
    </w:p>
    <w:sectPr w:rsidSect="00C643AD" w:rsidR="00945BC8" w:rsidRPr="0005456A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58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3CC" w:rsidP="008C04AA" w:rsidR="002963CC">
      <w:r>
        <w:separator/>
      </w:r>
    </w:p>
  </w:endnote>
  <w:endnote w:id="0" w:type="continuationSeparator">
    <w:p w:rsidRDefault="002963CC" w:rsidP="008C04AA" w:rsidR="002963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3CC" w:rsidP="008C04AA" w:rsidR="002963CC">
      <w:r>
        <w:separator/>
      </w:r>
    </w:p>
  </w:footnote>
  <w:footnote w:id="0" w:type="continuationSeparator">
    <w:p w:rsidRDefault="002963CC" w:rsidP="008C04AA" w:rsidR="002963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619C4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79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634BDB" w:rsidRPr="00634BDB">
      <w:t xml:space="preserve">      </w:t>
    </w:r>
    <w:r w:rsidR="0005456A">
      <w:t>Posl.br.: 10 St-364/16-17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R="00E84C66">
    <w:pPr>
      <w:pStyle w:val="Zaglavlje"/>
    </w:pPr>
    <w:r>
      <w:tab/>
    </w:r>
    <w:r>
      <w:tab/>
    </w:r>
    <w:r w:rsidR="008C6538">
      <w:t>Posl.br.: 10 St-3</w:t>
    </w:r>
    <w:r w:rsidR="00BD52B2">
      <w:t>39</w:t>
    </w:r>
    <w:r w:rsidR="008C6538">
      <w:t>/16-</w:t>
    </w:r>
    <w:r w:rsidR="00BD52B2">
      <w:t>42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12157"/>
    <w:rsid w:val="00025D6E"/>
    <w:rsid w:val="00033221"/>
    <w:rsid w:val="0005456A"/>
    <w:rsid w:val="000615AA"/>
    <w:rsid w:val="00061A9B"/>
    <w:rsid w:val="00072758"/>
    <w:rsid w:val="0007611F"/>
    <w:rsid w:val="0008737B"/>
    <w:rsid w:val="0009426B"/>
    <w:rsid w:val="000A04AC"/>
    <w:rsid w:val="000A5B56"/>
    <w:rsid w:val="000D7CB0"/>
    <w:rsid w:val="00104350"/>
    <w:rsid w:val="00120DE3"/>
    <w:rsid w:val="00146E56"/>
    <w:rsid w:val="00153A82"/>
    <w:rsid w:val="0016605C"/>
    <w:rsid w:val="001A1476"/>
    <w:rsid w:val="001E75F6"/>
    <w:rsid w:val="00206E40"/>
    <w:rsid w:val="00220C40"/>
    <w:rsid w:val="002668F5"/>
    <w:rsid w:val="002963CC"/>
    <w:rsid w:val="002B1A3F"/>
    <w:rsid w:val="002D0ACD"/>
    <w:rsid w:val="002D63A4"/>
    <w:rsid w:val="00321E37"/>
    <w:rsid w:val="00326C83"/>
    <w:rsid w:val="00335A51"/>
    <w:rsid w:val="0035048B"/>
    <w:rsid w:val="00396E25"/>
    <w:rsid w:val="003A214E"/>
    <w:rsid w:val="003F1C52"/>
    <w:rsid w:val="003F58EA"/>
    <w:rsid w:val="0040642A"/>
    <w:rsid w:val="004336B9"/>
    <w:rsid w:val="00443160"/>
    <w:rsid w:val="00443C91"/>
    <w:rsid w:val="00482E79"/>
    <w:rsid w:val="00486F3D"/>
    <w:rsid w:val="004A08AF"/>
    <w:rsid w:val="004A2979"/>
    <w:rsid w:val="004B0184"/>
    <w:rsid w:val="00532730"/>
    <w:rsid w:val="00554328"/>
    <w:rsid w:val="005B6B0F"/>
    <w:rsid w:val="005C7566"/>
    <w:rsid w:val="005E4638"/>
    <w:rsid w:val="005F57AE"/>
    <w:rsid w:val="005F652C"/>
    <w:rsid w:val="00621A3C"/>
    <w:rsid w:val="00634BDB"/>
    <w:rsid w:val="00656FEC"/>
    <w:rsid w:val="00664682"/>
    <w:rsid w:val="00692004"/>
    <w:rsid w:val="00694576"/>
    <w:rsid w:val="006D7943"/>
    <w:rsid w:val="006E061C"/>
    <w:rsid w:val="0071183C"/>
    <w:rsid w:val="007126AC"/>
    <w:rsid w:val="0073321E"/>
    <w:rsid w:val="007542C0"/>
    <w:rsid w:val="007652ED"/>
    <w:rsid w:val="00774CCA"/>
    <w:rsid w:val="007D0A13"/>
    <w:rsid w:val="00803CC5"/>
    <w:rsid w:val="00862030"/>
    <w:rsid w:val="0088211F"/>
    <w:rsid w:val="00887DAA"/>
    <w:rsid w:val="00896573"/>
    <w:rsid w:val="008C04AA"/>
    <w:rsid w:val="008C29DD"/>
    <w:rsid w:val="008C6538"/>
    <w:rsid w:val="008D67D3"/>
    <w:rsid w:val="00927C41"/>
    <w:rsid w:val="00945BC8"/>
    <w:rsid w:val="00985388"/>
    <w:rsid w:val="0098707E"/>
    <w:rsid w:val="009900B8"/>
    <w:rsid w:val="00991A85"/>
    <w:rsid w:val="009F620C"/>
    <w:rsid w:val="00A326D7"/>
    <w:rsid w:val="00A347DB"/>
    <w:rsid w:val="00A36529"/>
    <w:rsid w:val="00A433BC"/>
    <w:rsid w:val="00A619C4"/>
    <w:rsid w:val="00A6392C"/>
    <w:rsid w:val="00A8141E"/>
    <w:rsid w:val="00A85502"/>
    <w:rsid w:val="00AD3F57"/>
    <w:rsid w:val="00AE7866"/>
    <w:rsid w:val="00AF2FA5"/>
    <w:rsid w:val="00AF3BC7"/>
    <w:rsid w:val="00B05DBB"/>
    <w:rsid w:val="00B271A9"/>
    <w:rsid w:val="00B27670"/>
    <w:rsid w:val="00B33D41"/>
    <w:rsid w:val="00B4030D"/>
    <w:rsid w:val="00B90BC5"/>
    <w:rsid w:val="00BC6E78"/>
    <w:rsid w:val="00BD52B2"/>
    <w:rsid w:val="00C34ABC"/>
    <w:rsid w:val="00C52179"/>
    <w:rsid w:val="00C643AD"/>
    <w:rsid w:val="00C764D7"/>
    <w:rsid w:val="00CA16DB"/>
    <w:rsid w:val="00CD29E7"/>
    <w:rsid w:val="00CE38D4"/>
    <w:rsid w:val="00D22FE2"/>
    <w:rsid w:val="00D25E6F"/>
    <w:rsid w:val="00D25F40"/>
    <w:rsid w:val="00D37E26"/>
    <w:rsid w:val="00D93C22"/>
    <w:rsid w:val="00DB1B9E"/>
    <w:rsid w:val="00DE0F0E"/>
    <w:rsid w:val="00E13AF4"/>
    <w:rsid w:val="00E333BA"/>
    <w:rsid w:val="00E60ABE"/>
    <w:rsid w:val="00EB0698"/>
    <w:rsid w:val="00ED59A1"/>
    <w:rsid w:val="00EE7DC4"/>
    <w:rsid w:val="00F07B51"/>
    <w:rsid w:val="00F55BF7"/>
    <w:rsid w:val="00F6531D"/>
    <w:rsid w:val="00F7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04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19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19C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19C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19C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19C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04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19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19C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19C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19C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19C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St-339/2016</izvorni_sadrzaj>
    <derivirana_varijabla naziv="DomainObject.Predmet.OznakaBroj_1">St-339/2016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sivi registrator sa prijavama
tražbina</izvorni_sadrzaj>
    <derivirana_varijabla naziv="DomainObject.Predmet.PrimjedbaSuca_1">prileži sivi registrator sa prijavama
tražbina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N.B.T. - GRUPA d.o.o. UMAG</izvorni_sadrzaj>
    <derivirana_varijabla naziv="DomainObject.Predmet.ProtustrankaFormated_1">  N.B.T. - GRUPA d.o.o. UMAG</derivirana_varijabla>
  </DomainObject.Predmet.ProtustrankaFormated>
  <DomainObject.Predmet.ProtustrankaFormatedOIB>
    <izvorni_sadrzaj>  N.B.T. - GRUPA d.o.o. UMAG, OIB 10819969532</izvorni_sadrzaj>
    <derivirana_varijabla naziv="DomainObject.Predmet.ProtustrankaFormatedOIB_1">  N.B.T. - GRUPA d.o.o. UMAG, OIB 10819969532</derivirana_varijabla>
  </DomainObject.Predmet.ProtustrankaFormatedOIB>
  <DomainObject.Predmet.ProtustrankaFormatedWithAdress>
    <izvorni_sadrzaj> N.B.T. - GRUPA d.o.o. UMAG, Monterol, Stella Maris 19, 52470 Umag</izvorni_sadrzaj>
    <derivirana_varijabla naziv="DomainObject.Predmet.ProtustrankaFormatedWithAdress_1"> N.B.T. - GRUPA d.o.o. UMAG, Monterol, Stella Maris 19, 52470 Umag</derivirana_varijabla>
  </DomainObject.Predmet.ProtustrankaFormatedWithAdress>
  <DomainObject.Predmet.ProtustrankaFormatedWithAdressOIB>
    <izvorni_sadrzaj> N.B.T. - GRUPA d.o.o. UMAG, OIB 10819969532, Monterol, Stella Maris 19, 52470 Umag</izvorni_sadrzaj>
    <derivirana_varijabla naziv="DomainObject.Predmet.ProtustrankaFormatedWithAdressOIB_1"> N.B.T. - GRUPA d.o.o. UMAG, OIB 10819969532, Monterol, Stella Maris 19, 52470 Umag</derivirana_varijabla>
  </DomainObject.Predmet.ProtustrankaFormatedWithAdressOIB>
  <DomainObject.Predmet.ProtustrankaWithAdress>
    <izvorni_sadrzaj>N.B.T. - GRUPA d.o.o. UMAG Monterol, Stella Maris 19, 52470 Umag</izvorni_sadrzaj>
    <derivirana_varijabla naziv="DomainObject.Predmet.ProtustrankaWithAdress_1">N.B.T. - GRUPA d.o.o. UMAG Monterol, Stella Maris 19, 52470 Umag</derivirana_varijabla>
  </DomainObject.Predmet.ProtustrankaWithAdress>
  <DomainObject.Predmet.ProtustrankaWithAdressOIB>
    <izvorni_sadrzaj>N.B.T. - GRUPA d.o.o. UMAG, OIB 10819969532, Monterol, Stella Maris 19, 52470 Umag</izvorni_sadrzaj>
    <derivirana_varijabla naziv="DomainObject.Predmet.ProtustrankaWithAdressOIB_1">N.B.T. - GRUPA d.o.o. UMAG, OIB 10819969532, Monterol, Stella Maris 19, 52470 Umag</derivirana_varijabla>
  </DomainObject.Predmet.ProtustrankaWithAdressOIB>
  <DomainObject.Predmet.ProtustrankaNazivFormated>
    <izvorni_sadrzaj>N.B.T. - GRUPA d.o.o. UMAG</izvorni_sadrzaj>
    <derivirana_varijabla naziv="DomainObject.Predmet.ProtustrankaNazivFormated_1">N.B.T. - GRUPA d.o.o. UMAG</derivirana_varijabla>
  </DomainObject.Predmet.ProtustrankaNazivFormated>
  <DomainObject.Predmet.ProtustrankaNazivFormatedOIB>
    <izvorni_sadrzaj>N.B.T. - GRUPA d.o.o. UMAG, OIB 10819969532</izvorni_sadrzaj>
    <derivirana_varijabla naziv="DomainObject.Predmet.ProtustrankaNazivFormatedOIB_1">N.B.T. - GRUPA d.o.o. UMAG, OIB 10819969532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UMAG, UMAG; REPUBLIKA HRVATSKA, Ministarstvo financija, Porezna uprava, Područni ured Istra, Primorje, Gorski Kotar  i Lika zastupanog po punomoćniku ŽDO PULA</izvorni_sadrzaj>
    <derivirana_varijabla naziv="DomainObject.Predmet.StrankaFormated_1">  GRAD UMAG, UMAG;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GRAD UMAG, UMAG, OIB 84097228497; REPUBLIKA HRVATSKA, Ministarstvo financija, Porezna uprava, Područni ured Istra, Primorje, Gorski Kotar  i Lika, OIB 52634238587 zastupanog po punomoćniku ŽDO PULA</izvorni_sadrzaj>
    <derivirana_varijabla naziv="DomainObject.Predmet.StrankaFormatedOIB_1">  GRAD UMAG, UMAG, OIB 84097228497;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GRAD UMAG, UMAG, G. Garibaldi 6, 52470 Umag; REPUBLIKA HRVATSKA, Ministarstvo financija, Porezna uprava, Područni ured Istra, Primorje, Gorski Kotar  i Lika zastupanog po punomoćniku ŽDO PULA</izvorni_sadrzaj>
    <derivirana_varijabla naziv="DomainObject.Predmet.StrankaFormatedWithAdress_1"> GRAD UMAG, UMAG, G. Garibaldi 6, 52470 Umag;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GRAD UMAG, UMAG, OIB 84097228497, G. Garibaldi 6, 52470 Umag; REPUBLIKA HRVATSKA, Ministarstvo financija, Porezna uprava, Područni ured Istra, Primorje, Gorski Kotar  i Lika, OIB 52634238587 zastupanog po punomoćniku ŽDO PULA</izvorni_sadrzaj>
    <derivirana_varijabla naziv="DomainObject.Predmet.StrankaFormatedWithAdressOIB_1"> GRAD UMAG, UMAG, OIB 84097228497, G. Garibaldi 6, 52470 Umag;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GRAD UMAG, UMAG G. Garibaldi 6,52470 Umag,REPUBLIKA HRVATSKA, Ministarstvo financija, Porezna uprava, Područni ured Istra, Primorje, Gorski Kotar  i Lika </izvorni_sadrzaj>
    <derivirana_varijabla naziv="DomainObject.Predmet.StrankaWithAdress_1">GRAD UMAG, UMAG G. Garibaldi 6,52470 Umag,REPUBLIKA HRVATSKA, Ministarstvo financija, Porezna uprava, Područni ured Istra, Primorje, Gorski Kotar  i Lika </derivirana_varijabla>
  </DomainObject.Predmet.StrankaWithAdress>
  <DomainObject.Predmet.StrankaWithAdressOIB>
    <izvorni_sadrzaj>GRAD UMAG, UMAG, OIB 84097228497, G. Garibaldi 6,52470 Umag,REPUBLIKA HRVATSKA, Ministarstvo financija, Porezna uprava, Područni ured Istra, Primorje, Gorski Kotar  i Lika, OIB 52634238587</izvorni_sadrzaj>
    <derivirana_varijabla naziv="DomainObject.Predmet.StrankaWithAdressOIB_1">GRAD UMAG, UMAG, OIB 84097228497, G. Garibaldi 6,52470 Umag,REPUBLIKA HRVATSKA, Ministarstvo financija, Porezna uprava, Područni ured Istra, Primorje, Gorski Kotar  i Lika, OIB 52634238587</derivirana_varijabla>
  </DomainObject.Predmet.StrankaWithAdressOIB>
  <DomainObject.Predmet.StrankaNazivFormated>
    <izvorni_sadrzaj>GRAD UMAG, UMAG,REPUBLIKA HRVATSKA, Ministarstvo financija, Porezna uprava, Područni ured Istra, Primorje, Gorski Kotar  i Lika</izvorni_sadrzaj>
    <derivirana_varijabla naziv="DomainObject.Predmet.StrankaNazivFormated_1">GRAD UMAG, UMAG,REPUBLIKA HRVATSKA, Ministarstvo financija, Porezna uprava, Područni ured Istra, Primorje, Gorski Kotar  i Lika</derivirana_varijabla>
  </DomainObject.Predmet.StrankaNazivFormated>
  <DomainObject.Predmet.StrankaNazivFormatedOIB>
    <izvorni_sadrzaj>GRAD UMAG, UMAG, OIB 84097228497,REPUBLIKA HRVATSKA, Ministarstvo financija, Porezna uprava, Područni ured Istra, Primorje, Gorski Kotar  i Lika, OIB 52634238587</izvorni_sadrzaj>
    <derivirana_varijabla naziv="DomainObject.Predmet.StrankaNazivFormatedOIB_1">GRAD UMAG, UMAG, OIB 84097228497,REPUBLIKA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692592.26</izvorni_sadrzaj>
    <derivirana_varijabla naziv="DomainObject.Predmet.TrenutnaVrijednost_1">692592.26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GRAD UMAG, UMAG</item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GRAD UMAG, UMAG</item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GRAD UMAG, UMAG, OIB 84097228497</item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GRAD UMAG, UMAG, OIB 84097228497</item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GRAD UMAG, UMAG, G. Garibaldi 6, 52470 Umag</item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GRAD UMAG, UMAG, G. Garibaldi 6, 52470 Umag</item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GRAD UMAG, UMAG, OIB 84097228497, G. Garibaldi 6, 52470 Umag</item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GRAD UMAG, UMAG, OIB 84097228497, G. Garibaldi 6, 52470 Umag</item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GRAD UMAG, UMAG</item>
      <item>REPUBLIKA HRVATSKA, Ministarstvo financija, Porezna uprava, Područni ured Istra, Primorje, Gorski Kotar  i Lika</item>
    </izvorni_sadrzaj>
    <derivirana_varijabla naziv="DomainObject.Predmet.StrankaListNazivFormated_1">
      <item>GRAD UMAG, UMAG</item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GRAD UMAG, UMAG, OIB 84097228497</item>
      <item>REPUBLIKA HRVATSKA, Ministarstvo financija, Porezna uprava, Područni ured Istra, Primorje, Gorski Kotar  i Lika, OIB 52634238587</item>
    </izvorni_sadrzaj>
    <derivirana_varijabla naziv="DomainObject.Predmet.StrankaListNazivFormatedOIB_1">
      <item>GRAD UMAG, UMAG, OIB 84097228497</item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N.B.T. - GRUPA d.o.o. UMAG</item>
    </izvorni_sadrzaj>
    <derivirana_varijabla naziv="DomainObject.Predmet.ProtuStrankaListFormated_1">
      <item>N.B.T. - GRUPA d.o.o. UMAG</item>
    </derivirana_varijabla>
  </DomainObject.Predmet.ProtuStrankaListFormated>
  <DomainObject.Predmet.ProtuStrankaListFormatedOIB>
    <izvorni_sadrzaj>
      <item>N.B.T. - GRUPA d.o.o. UMAG, OIB 10819969532</item>
    </izvorni_sadrzaj>
    <derivirana_varijabla naziv="DomainObject.Predmet.ProtuStrankaListFormatedOIB_1">
      <item>N.B.T. - GRUPA d.o.o. UMAG, OIB 10819969532</item>
    </derivirana_varijabla>
  </DomainObject.Predmet.ProtuStrankaListFormatedOIB>
  <DomainObject.Predmet.ProtuStrankaListFormatedWithAdress>
    <izvorni_sadrzaj>
      <item>N.B.T. - GRUPA d.o.o. UMAG, Monterol, Stella Maris 19, 52470 Umag</item>
    </izvorni_sadrzaj>
    <derivirana_varijabla naziv="DomainObject.Predmet.ProtuStrankaListFormatedWithAdress_1">
      <item>N.B.T. - GRUPA d.o.o. UMAG, Monterol, Stella Maris 19, 52470 Umag</item>
    </derivirana_varijabla>
  </DomainObject.Predmet.ProtuStrankaListFormatedWithAdress>
  <DomainObject.Predmet.ProtuStrankaListFormatedWithAdressOIB>
    <izvorni_sadrzaj>
      <item>N.B.T. - GRUPA d.o.o. UMAG, OIB 10819969532, Monterol, Stella Maris 19, 52470 Umag</item>
    </izvorni_sadrzaj>
    <derivirana_varijabla naziv="DomainObject.Predmet.ProtuStrankaListFormatedWithAdressOIB_1">
      <item>N.B.T. - GRUPA d.o.o. UMAG, OIB 10819969532, Monterol, Stella Maris 19, 52470 Umag</item>
    </derivirana_varijabla>
  </DomainObject.Predmet.ProtuStrankaListFormatedWithAdressOIB>
  <DomainObject.Predmet.ProtuStrankaListNazivFormated>
    <izvorni_sadrzaj>
      <item>N.B.T. - GRUPA d.o.o. UMAG</item>
    </izvorni_sadrzaj>
    <derivirana_varijabla naziv="DomainObject.Predmet.ProtuStrankaListNazivFormated_1">
      <item>N.B.T. - GRUPA d.o.o. UMAG</item>
    </derivirana_varijabla>
  </DomainObject.Predmet.ProtuStrankaListNazivFormated>
  <DomainObject.Predmet.ProtuStrankaListNazivFormatedOIB>
    <izvorni_sadrzaj>
      <item>N.B.T. - GRUPA d.o.o. UMAG, OIB 10819969532</item>
    </izvorni_sadrzaj>
    <derivirana_varijabla naziv="DomainObject.Predmet.ProtuStrankaListNazivFormatedOIB_1">
      <item>N.B.T. - GRUPA d.o.o. UMAG, OIB 10819969532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Kranjčevićeva 8,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Kranjčevićeva 8,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UMAG, UMAG i dr.</izvorni_sadrzaj>
    <derivirana_varijabla naziv="DomainObject.Predmet.StrankaIDrugi_1">GRAD UMAG, UMAG i dr.</derivirana_varijabla>
  </DomainObject.Predmet.StrankaIDrugi>
  <DomainObject.Predmet.ProtustrankaIDrugi>
    <izvorni_sadrzaj>N.B.T. - GRUPA d.o.o. UMAG</izvorni_sadrzaj>
    <derivirana_varijabla naziv="DomainObject.Predmet.ProtustrankaIDrugi_1">N.B.T. - GRUPA d.o.o. UMAG</derivirana_varijabla>
  </DomainObject.Predmet.ProtustrankaIDrugi>
  <DomainObject.Predmet.StrankaIDrugiAdressOIB>
    <izvorni_sadrzaj>GRAD UMAG, UMAG, OIB 84097228497, G. Garibaldi 6, 52470 Umag i dr.</izvorni_sadrzaj>
    <derivirana_varijabla naziv="DomainObject.Predmet.StrankaIDrugiAdressOIB_1">GRAD UMAG, UMAG, OIB 84097228497, G. Garibaldi 6, 52470 Umag i dr.</derivirana_varijabla>
  </DomainObject.Predmet.StrankaIDrugiAdressOIB>
  <DomainObject.Predmet.ProtustrankaIDrugiAdressOIB>
    <izvorni_sadrzaj>N.B.T. - GRUPA d.o.o. UMAG, OIB 10819969532, Monterol, Stella Maris 19, 52470 Umag</izvorni_sadrzaj>
    <derivirana_varijabla naziv="DomainObject.Predmet.ProtustrankaIDrugiAdressOIB_1">N.B.T. - GRUPA d.o.o. UMAG, OIB 10819969532, Monterol, Stella Maris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N.B.T. - GRUPA d.o.o. UMAG</item>
      <item>GRAD UMAG, UMAG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N.B.T. - GRUPA d.o.o. UMAG</item>
      <item>GRAD UMAG, UMAG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N.B.T. - GRUPA d.o.o. UMAG, OIB 10819969532, Monterol, Stella Maris 19,52470 Umag</item>
      <item>GRAD UMAG, UMAG, OIB 84097228497, G. Garibaldi 6,52470 Umag</item>
      <item>REPUBLIKA HRVATSKA, Ministarstvo financija, Porezna uprava, Područni ured Istra, Primorje, Gorski Kotar  i Lika, OIB 52634238587</item>
      <item>ŽDO PULA, Kranjčevićeva 8,52100 Pula</item>
    </izvorni_sadrzaj>
    <derivirana_varijabla naziv="DomainObject.Predmet.SudioniciListAdressOIB_1">
      <item>N.B.T. - GRUPA d.o.o. UMAG, OIB 10819969532, Monterol, Stella Maris 19,52470 Umag</item>
      <item>GRAD UMAG, UMAG, OIB 84097228497, G. Garibaldi 6,52470 Umag</item>
      <item>REPUBLIKA HRVATSKA, Ministarstvo financija, Porezna uprava, Područni ured Istra, Primorje, Gorski Kotar  i Lika, OIB 52634238587</item>
      <item>ŽDO PULA, Kranjčevićeva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10819969532</item>
      <item>, OIB 84097228497</item>
      <item>, OIB 52634238587</item>
      <item>, OIB null</item>
    </izvorni_sadrzaj>
    <derivirana_varijabla naziv="DomainObject.Predmet.SudioniciListNazivOIB_1">
      <item>, OIB 10819969532</item>
      <item>, OIB 84097228497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FB8177-E4F5-4665-B85B-158F1DA973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262</properties:Words>
  <properties:Characters>1232</properties:Characters>
  <properties:Lines>47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2016-09-19T12:50:00Z</dcterms:created>
  <dc:creator>Jasmina Matika</dc:creator>
  <cp:lastModifiedBy>Sanja Lakošeljac</cp:lastModifiedBy>
  <cp:lastPrinted>2016-09-19T13:01:00Z</cp:lastPrinted>
  <dcterms:modified xmlns:xsi="http://www.w3.org/2001/XMLSchema-instance" xsi:type="dcterms:W3CDTF">2016-09-19T13:01:00Z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