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1ce74" w14:paraId="901ce74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112831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112831" w:rsidP="00112831" w:rsidR="00112831" w:rsidRPr="0011283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112831" w:rsidP="00112831" w:rsidR="00112831" w:rsidRPr="0011283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112831" w:rsidP="00112831" w:rsidR="00112831" w:rsidRPr="00112831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11283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112831" w:rsidP="00112831" w:rsidR="00112831" w:rsidRPr="00112831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112831">
        <w:rPr>
          <w:rFonts w:cs="Times New Roman" w:eastAsia="Times New Roman"/>
          <w:lang w:eastAsia="hr-HR"/>
        </w:rPr>
        <w:t xml:space="preserve">               6. St-390/2015-3.</w:t>
      </w:r>
    </w:p>
    <w:p w:rsidRDefault="00112831" w:rsidP="00112831" w:rsidR="00112831" w:rsidRPr="0011283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12831" w:rsidP="00112831" w:rsidR="00112831" w:rsidRPr="0011283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12831" w:rsidP="00112831" w:rsidR="00112831" w:rsidRPr="0011283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12831" w:rsidP="00112831" w:rsidR="00112831" w:rsidRPr="0011283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12831" w:rsidP="00112831" w:rsidR="00112831" w:rsidRPr="0011283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12831" w:rsidP="00112831" w:rsidR="00112831" w:rsidRPr="0011283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112831">
        <w:rPr>
          <w:rFonts w:cs="Times New Roman" w:eastAsia="Times New Roman"/>
          <w:lang w:eastAsia="hr-HR"/>
        </w:rPr>
        <w:t>U  I M E   R E P U B L I K E   H R V A T S K E</w:t>
      </w:r>
    </w:p>
    <w:p w:rsidRDefault="00112831" w:rsidP="00112831" w:rsidR="00112831" w:rsidRPr="0011283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112831" w:rsidP="00112831" w:rsidR="00112831" w:rsidRPr="0011283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112831">
        <w:rPr>
          <w:rFonts w:cs="Times New Roman" w:eastAsia="Times New Roman"/>
          <w:lang w:eastAsia="hr-HR"/>
        </w:rPr>
        <w:t>R J E Š E N J E</w:t>
      </w:r>
    </w:p>
    <w:p w:rsidRDefault="00112831" w:rsidP="00112831" w:rsidR="00112831" w:rsidRPr="0011283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12831" w:rsidP="00112831" w:rsidR="00112831" w:rsidRPr="0011283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12831" w:rsidP="00112831" w:rsidR="00112831" w:rsidRPr="0011283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12831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112831">
        <w:rPr>
          <w:rFonts w:cs="Times New Roman" w:eastAsia="Times New Roman"/>
          <w:lang w:eastAsia="hr-HR"/>
        </w:rPr>
        <w:t>Rajnoviću</w:t>
      </w:r>
      <w:proofErr w:type="spellEnd"/>
      <w:r w:rsidRPr="00112831">
        <w:rPr>
          <w:rFonts w:cs="Times New Roman" w:eastAsia="Times New Roman"/>
          <w:lang w:eastAsia="hr-HR"/>
        </w:rPr>
        <w:t xml:space="preserve">, u skraćenom stečajnom postupku nad dužnikom GREEN POWER OBNOVLJIVI IZVORI ENERGIJE društvo s ograničenom odgovornošću za proizvodnju, distribuciju i opskrbu električnom energijom, </w:t>
      </w:r>
      <w:r w:rsidRPr="00112831">
        <w:rPr>
          <w:rFonts w:cs="Times New Roman" w:eastAsia="Times New Roman"/>
          <w:szCs w:val="20"/>
          <w:lang w:eastAsia="hr-HR"/>
        </w:rPr>
        <w:t>MBS: 010080524, OIB: 37851804473, 16. veljače 2016.</w:t>
      </w:r>
      <w:r w:rsidRPr="00112831">
        <w:rPr>
          <w:rFonts w:cs="Times New Roman" w:eastAsia="Times New Roman"/>
          <w:lang w:eastAsia="hr-HR"/>
        </w:rPr>
        <w:t xml:space="preserve"> </w:t>
      </w:r>
    </w:p>
    <w:p w:rsidRDefault="00112831" w:rsidP="00112831" w:rsidR="00112831" w:rsidRPr="0011283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12831" w:rsidP="00112831" w:rsidR="00112831" w:rsidRPr="0011283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12831" w:rsidP="00112831" w:rsidR="00112831" w:rsidRPr="0011283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112831">
        <w:rPr>
          <w:rFonts w:cs="Times New Roman" w:eastAsia="Times New Roman"/>
          <w:lang w:eastAsia="hr-HR"/>
        </w:rPr>
        <w:t>r i j e š i o   j e</w:t>
      </w:r>
    </w:p>
    <w:p w:rsidRDefault="00112831" w:rsidP="00112831" w:rsidR="00112831" w:rsidRPr="0011283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12831" w:rsidP="00112831" w:rsidR="00112831" w:rsidRPr="0011283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12831">
        <w:rPr>
          <w:rFonts w:cs="Times New Roman" w:eastAsia="Times New Roman"/>
          <w:lang w:eastAsia="hr-HR"/>
        </w:rPr>
        <w:t xml:space="preserve">I. Otvara se stečajni postupak nad dužnikom GREEN POWER OBNOVLJIVI IZVORI ENERGIJE društvo s ograničenom odgovornošću za proizvodnju, distribuciju i opskrbu električnom energijom, </w:t>
      </w:r>
      <w:r w:rsidRPr="00112831">
        <w:rPr>
          <w:rFonts w:cs="Times New Roman" w:eastAsia="Times New Roman"/>
          <w:szCs w:val="20"/>
          <w:lang w:eastAsia="hr-HR"/>
        </w:rPr>
        <w:t>MBS: 010080524, OIB: 37851804473.</w:t>
      </w:r>
    </w:p>
    <w:p w:rsidRDefault="00112831" w:rsidP="00112831" w:rsidR="00112831" w:rsidRPr="0011283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12831" w:rsidP="00112831" w:rsidR="00112831" w:rsidRPr="0011283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12831">
        <w:rPr>
          <w:rFonts w:cs="Times New Roman" w:eastAsia="Times New Roman"/>
          <w:lang w:eastAsia="hr-HR"/>
        </w:rPr>
        <w:t xml:space="preserve">II. Za stečajnog upravitelja imenuje se JELENKO LEHKI, Zagreb, Pavla </w:t>
      </w:r>
      <w:proofErr w:type="spellStart"/>
      <w:r w:rsidRPr="00112831">
        <w:rPr>
          <w:rFonts w:cs="Times New Roman" w:eastAsia="Times New Roman"/>
          <w:lang w:eastAsia="hr-HR"/>
        </w:rPr>
        <w:t>Hatza</w:t>
      </w:r>
      <w:proofErr w:type="spellEnd"/>
      <w:r w:rsidRPr="00112831">
        <w:rPr>
          <w:rFonts w:cs="Times New Roman" w:eastAsia="Times New Roman"/>
          <w:lang w:eastAsia="hr-HR"/>
        </w:rPr>
        <w:t xml:space="preserve"> 10, OIB: 96068307857. </w:t>
      </w:r>
    </w:p>
    <w:p w:rsidRDefault="00112831" w:rsidP="00112831" w:rsidR="00112831" w:rsidRPr="0011283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12831" w:rsidP="00112831" w:rsidR="00112831" w:rsidRPr="0011283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12831">
        <w:rPr>
          <w:rFonts w:cs="Times New Roman" w:eastAsia="Times New Roman"/>
          <w:lang w:eastAsia="hr-HR"/>
        </w:rPr>
        <w:t xml:space="preserve">III. Zaključuje se stečajni postupak nad dužnikom GREEN POWER OBNOVLJIVI IZVORI ENERGIJE društvo s ograničenom odgovornošću za proizvodnju, distribuciju i opskrbu električnom energijom, </w:t>
      </w:r>
      <w:r w:rsidRPr="00112831">
        <w:rPr>
          <w:rFonts w:cs="Times New Roman" w:eastAsia="Times New Roman"/>
          <w:szCs w:val="20"/>
          <w:lang w:eastAsia="hr-HR"/>
        </w:rPr>
        <w:t>MBS: 010080524, OIB: 37851804473.</w:t>
      </w:r>
    </w:p>
    <w:p w:rsidRDefault="00112831" w:rsidP="00112831" w:rsidR="00112831" w:rsidRPr="0011283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12831" w:rsidP="00112831" w:rsidR="00112831" w:rsidRPr="00112831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12831">
        <w:rPr>
          <w:rFonts w:cs="Times New Roman" w:eastAsia="Calibri"/>
        </w:rPr>
        <w:t xml:space="preserve">IV. </w:t>
      </w:r>
      <w:r w:rsidRPr="00112831">
        <w:rPr>
          <w:rFonts w:cs="Times New Roman" w:eastAsia="Times New Roman"/>
          <w:lang w:eastAsia="hr-HR"/>
        </w:rPr>
        <w:t>Stečajni postupak je otvoren i zaključen s danom 16. veljače 2016. u 10,00 sati, kada je ovo rješenje objavljeno na e-oglasnoj ploči ovoga suda.</w:t>
      </w:r>
    </w:p>
    <w:p w:rsidRDefault="00112831" w:rsidP="00112831" w:rsidR="00112831" w:rsidRPr="00112831">
      <w:pPr>
        <w:spacing w:after="0"/>
        <w:ind w:firstLine="851"/>
        <w:jc w:val="both"/>
        <w:rPr>
          <w:rFonts w:cs="Times New Roman" w:eastAsia="Calibri"/>
        </w:rPr>
      </w:pPr>
    </w:p>
    <w:p w:rsidRDefault="00112831" w:rsidP="00112831" w:rsidR="00112831" w:rsidRPr="00112831">
      <w:pPr>
        <w:spacing w:after="0"/>
        <w:ind w:firstLine="851"/>
        <w:jc w:val="both"/>
        <w:rPr>
          <w:rFonts w:cs="Times New Roman" w:eastAsia="Calibri"/>
        </w:rPr>
      </w:pPr>
      <w:r w:rsidRPr="00112831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112831" w:rsidP="00112831" w:rsidR="00112831" w:rsidRPr="0011283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12831" w:rsidP="00112831" w:rsidR="00112831" w:rsidRPr="0011283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12831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112831" w:rsidP="00112831" w:rsidR="00112831" w:rsidRPr="0011283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12831" w:rsidP="00112831" w:rsidR="00112831" w:rsidRPr="0011283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112831" w:rsidP="00112831" w:rsidR="00112831" w:rsidRPr="0011283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112831" w:rsidP="00112831" w:rsidR="00112831" w:rsidRPr="0011283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112831" w:rsidP="00112831" w:rsidR="00112831" w:rsidRPr="0011283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112831">
        <w:rPr>
          <w:rFonts w:cs="Times New Roman" w:eastAsia="Times New Roman"/>
          <w:lang w:eastAsia="hr-HR"/>
        </w:rPr>
        <w:t>Obrazloženje</w:t>
      </w:r>
    </w:p>
    <w:p w:rsidRDefault="00112831" w:rsidP="00112831" w:rsidR="00112831" w:rsidRPr="0011283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112831" w:rsidP="00112831" w:rsidR="00112831" w:rsidRPr="0011283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12831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St-474/2015-2., koji je objavljen na mrežnoj stranici e-oglasna ploča Trgovačkog suda u Bjelovaru 16. prosinca 2015., pozvao osobu ovlaštenu za zastupanje dužnika da u roku od 15 dana od objave oglasa na mrežnoj stranici e-oglasne ploče  podnese sudu javnobilježnički ovjerovljen popis imovine i obveza na propisanom obrascu.</w:t>
      </w:r>
    </w:p>
    <w:p w:rsidRDefault="00112831" w:rsidP="00112831" w:rsidR="00112831" w:rsidRPr="0011283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12831" w:rsidP="00112831" w:rsidR="00112831" w:rsidRPr="0011283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12831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112831" w:rsidP="00112831" w:rsidR="00112831" w:rsidRPr="0011283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12831" w:rsidP="00112831" w:rsidR="00112831" w:rsidRPr="0011283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12831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112831" w:rsidP="00112831" w:rsidR="00112831" w:rsidRPr="0011283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12831" w:rsidP="00112831" w:rsidR="00112831" w:rsidRPr="0011283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12831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112831" w:rsidP="00112831" w:rsidR="00112831" w:rsidRPr="0011283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12831" w:rsidP="00112831" w:rsidR="00112831" w:rsidRPr="00112831">
      <w:pPr>
        <w:spacing w:after="0"/>
        <w:ind w:firstLine="851"/>
        <w:jc w:val="both"/>
        <w:rPr>
          <w:rFonts w:cs="Times New Roman" w:eastAsia="Calibri"/>
        </w:rPr>
      </w:pPr>
      <w:r w:rsidRPr="00112831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112831" w:rsidP="00112831" w:rsidR="00112831" w:rsidRPr="00112831">
      <w:pPr>
        <w:spacing w:after="0"/>
        <w:ind w:firstLine="851"/>
        <w:jc w:val="both"/>
        <w:rPr>
          <w:rFonts w:cs="Times New Roman" w:eastAsia="Calibri"/>
        </w:rPr>
      </w:pPr>
    </w:p>
    <w:p w:rsidRDefault="00112831" w:rsidP="00112831" w:rsidR="00112831" w:rsidRPr="0011283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12831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112831" w:rsidP="00112831" w:rsidR="00112831" w:rsidRPr="0011283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12831" w:rsidP="00112831" w:rsidR="00112831" w:rsidRPr="0011283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112831">
        <w:rPr>
          <w:rFonts w:cs="Times New Roman" w:eastAsia="Times New Roman"/>
          <w:lang w:eastAsia="hr-HR"/>
        </w:rPr>
        <w:t>U Bjelovaru 16. veljače 2016.</w:t>
      </w:r>
    </w:p>
    <w:p w:rsidRDefault="00112831" w:rsidP="00112831" w:rsidR="00112831" w:rsidRPr="0011283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112831" w:rsidP="00112831" w:rsidR="00112831" w:rsidRPr="00112831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112831">
        <w:rPr>
          <w:rFonts w:cs="Times New Roman" w:eastAsia="Times New Roman"/>
          <w:lang w:eastAsia="hr-HR"/>
        </w:rPr>
        <w:t>VIŠI SUDSKI SAVJETNIK</w:t>
      </w:r>
    </w:p>
    <w:p w:rsidRDefault="00112831" w:rsidP="00112831" w:rsidR="00112831" w:rsidRPr="00112831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112831">
        <w:rPr>
          <w:rFonts w:cs="Times New Roman" w:eastAsia="Times New Roman"/>
          <w:lang w:eastAsia="hr-HR"/>
        </w:rPr>
        <w:t xml:space="preserve">                     SINIŠA RAJNOVIĆ  </w:t>
      </w:r>
    </w:p>
    <w:p w:rsidRDefault="00112831" w:rsidP="00112831" w:rsidR="00112831" w:rsidRPr="0011283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12831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112831">
        <w:rPr>
          <w:rFonts w:cs="Times New Roman" w:eastAsia="Times New Roman"/>
          <w:lang w:eastAsia="hr-HR"/>
        </w:rPr>
        <w:tab/>
      </w:r>
      <w:r w:rsidRPr="00112831">
        <w:rPr>
          <w:rFonts w:cs="Times New Roman" w:eastAsia="Times New Roman"/>
          <w:lang w:eastAsia="hr-HR"/>
        </w:rPr>
        <w:tab/>
        <w:t xml:space="preserve">         </w:t>
      </w:r>
    </w:p>
    <w:p w:rsidRDefault="00112831" w:rsidP="00112831" w:rsidR="00112831" w:rsidRPr="0011283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12831" w:rsidP="00112831" w:rsidR="0011283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12831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112831" w:rsidP="00112831" w:rsidR="00112831" w:rsidRPr="0011283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112831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112831">
        <w:rPr>
          <w:rFonts w:cs="Times New Roman" w:eastAsia="Times New Roman"/>
          <w:lang w:eastAsia="hr-HR"/>
        </w:rPr>
        <w:t>.</w:t>
      </w:r>
    </w:p>
    <w:p w:rsidRDefault="00112831" w:rsidP="00112831" w:rsidR="00112831" w:rsidRPr="0011283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12831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112831" w:rsidP="00112831" w:rsidR="00112831" w:rsidRPr="0011283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12831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112831" w:rsidP="00112831" w:rsidR="00112831" w:rsidRPr="0011283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12831">
        <w:rPr>
          <w:rFonts w:cs="Times New Roman" w:eastAsia="Times New Roman"/>
          <w:lang w:eastAsia="hr-HR"/>
        </w:rPr>
        <w:t xml:space="preserve">             - zakonskom zastupniku dužnika-putem pošte</w:t>
      </w:r>
    </w:p>
    <w:p w:rsidRDefault="00112831" w:rsidP="00112831" w:rsidR="00112831" w:rsidRPr="0011283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12831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112831" w:rsidP="00112831" w:rsidR="00112831" w:rsidRPr="0011283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12831">
        <w:rPr>
          <w:rFonts w:cs="Times New Roman" w:eastAsia="Times New Roman"/>
          <w:lang w:eastAsia="hr-HR"/>
        </w:rPr>
        <w:t xml:space="preserve">                Bjelovar,  Porezna uprava, Ispostava Virovitica, zakonskom zastupniku  </w:t>
      </w:r>
    </w:p>
    <w:p w:rsidRDefault="00112831" w:rsidP="00112831" w:rsidR="00112831" w:rsidRPr="0011283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12831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112831" w:rsidP="00112831" w:rsidR="00112831" w:rsidRPr="0011283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12831">
        <w:rPr>
          <w:rFonts w:cs="Times New Roman" w:eastAsia="Times New Roman"/>
          <w:lang w:eastAsia="hr-HR"/>
        </w:rPr>
        <w:tab/>
        <w:t xml:space="preserve">  - nakon pravomoćnosti-FINI s klauzulom- putem pošte</w:t>
      </w:r>
    </w:p>
    <w:p w:rsidRDefault="00112831" w:rsidP="00112831" w:rsidR="00112831" w:rsidRPr="0011283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12831">
        <w:rPr>
          <w:rFonts w:cs="Times New Roman" w:eastAsia="Times New Roman"/>
          <w:lang w:eastAsia="hr-HR"/>
        </w:rPr>
        <w:t xml:space="preserve">             - nakon pravomoćnosti- sudskom registru</w:t>
      </w:r>
    </w:p>
    <w:p w:rsidRDefault="00112831" w:rsidP="00112831" w:rsidR="00112831" w:rsidRPr="0011283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12831">
        <w:rPr>
          <w:rFonts w:cs="Times New Roman" w:eastAsia="Times New Roman"/>
          <w:lang w:eastAsia="hr-HR"/>
        </w:rPr>
        <w:t>II. Kal. pravomoćnost</w:t>
      </w:r>
    </w:p>
    <w:p w:rsidRDefault="00112831" w:rsidP="00112831" w:rsidR="00112831" w:rsidRPr="0011283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12831">
        <w:rPr>
          <w:rFonts w:cs="Times New Roman" w:eastAsia="Times New Roman"/>
          <w:lang w:eastAsia="hr-HR"/>
        </w:rPr>
        <w:t>Bjelovar 16.2.2016.</w:t>
      </w:r>
    </w:p>
    <w:p w:rsidRDefault="00112831" w:rsidP="00112831" w:rsidR="00112831" w:rsidRPr="0011283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31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85158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St-390/2015-3</izvorni_sadrzaj>
    <derivirana_varijabla naziv="DomainObject.Oznaka_1">St-390/2015-3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</izvorni_sadrzaj>
    <derivirana_varijabla naziv="DomainObject.Predmet.Broj_1">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St-390/2015</izvorni_sadrzaj>
    <derivirana_varijabla naziv="DomainObject.Predmet.OznakaBroj_1">St-390/2015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GREEN POWER OBNOVLJIVI IZVORI ENERGIJE društvo s ograničenom odgovornošću za proizvodnju, distribuciju i opskrbu električno, Virovitica</izvorni_sadrzaj>
    <derivirana_varijabla naziv="DomainObject.Predmet.ProtustrankaFormated_1">  GREEN POWER OBNOVLJIVI IZVORI ENERGIJE društvo s ograničenom odgovornošću za proizvodnju, distribuciju i opskrbu električno, Virovitica</derivirana_varijabla>
  </DomainObject.Predmet.ProtustrankaFormated>
  <DomainObject.Predmet.ProtustrankaFormatedOIB>
    <izvorni_sadrzaj>  GREEN POWER OBNOVLJIVI IZVORI ENERGIJE društvo s ograničenom odgovornošću za proizvodnju, distribuciju i opskrbu električno, Virovitica, OIB 37851804473</izvorni_sadrzaj>
    <derivirana_varijabla naziv="DomainObject.Predmet.ProtustrankaFormatedOIB_1">  GREEN POWER OBNOVLJIVI IZVORI ENERGIJE društvo s ograničenom odgovornošću za proizvodnju, distribuciju i opskrbu električno, Virovitica, OIB 37851804473</derivirana_varijabla>
  </DomainObject.Predmet.ProtustrankaFormatedOIB>
  <DomainObject.Predmet.ProtustrankaFormatedWithAdress>
    <izvorni_sadrzaj> GREEN POWER OBNOVLJIVI IZVORI ENERGIJE društvo s ograničenom odgovornošću za proizvodnju, distribuciju i opskrbu električno, Virovitica, Matije Gupca 63, 33000 Virovitica</izvorni_sadrzaj>
    <derivirana_varijabla naziv="DomainObject.Predmet.ProtustrankaFormatedWithAdress_1"> GREEN POWER OBNOVLJIVI IZVORI ENERGIJE društvo s ograničenom odgovornošću za proizvodnju, distribuciju i opskrbu električno, Virovitica, Matije Gupca 63, 33000 Virovitica</derivirana_varijabla>
  </DomainObject.Predmet.ProtustrankaFormatedWithAdress>
  <DomainObject.Predmet.ProtustrankaFormatedWithAdressOIB>
    <izvorni_sadrzaj> GREEN POWER OBNOVLJIVI IZVORI ENERGIJE društvo s ograničenom odgovornošću za proizvodnju, distribuciju i opskrbu električno, Virovitica, OIB 37851804473, Matije Gupca 63, 33000 Virovitica</izvorni_sadrzaj>
    <derivirana_varijabla naziv="DomainObject.Predmet.ProtustrankaFormatedWithAdressOIB_1"> GREEN POWER OBNOVLJIVI IZVORI ENERGIJE društvo s ograničenom odgovornošću za proizvodnju, distribuciju i opskrbu električno, Virovitica, OIB 37851804473, Matije Gupca 63, 33000 Virovitica</derivirana_varijabla>
  </DomainObject.Predmet.ProtustrankaFormatedWithAdressOIB>
  <DomainObject.Predmet.ProtustrankaWithAdress>
    <izvorni_sadrzaj>GREEN POWER OBNOVLJIVI IZVORI ENERGIJE društvo s ograničenom odgovornošću za proizvodnju, distribuciju i opskrbu električno, Virovitica Matije Gupca 63, 33000 Virovitica</izvorni_sadrzaj>
    <derivirana_varijabla naziv="DomainObject.Predmet.ProtustrankaWithAdress_1">GREEN POWER OBNOVLJIVI IZVORI ENERGIJE društvo s ograničenom odgovornošću za proizvodnju, distribuciju i opskrbu električno, Virovitica Matije Gupca 63, 33000 Virovitica</derivirana_varijabla>
  </DomainObject.Predmet.ProtustrankaWithAdress>
  <DomainObject.Predmet.ProtustrankaWithAdressOIB>
    <izvorni_sadrzaj>GREEN POWER OBNOVLJIVI IZVORI ENERGIJE društvo s ograničenom odgovornošću za proizvodnju, distribuciju i opskrbu električno, Virovitica, OIB 37851804473, Matije Gupca 63, 33000 Virovitica</izvorni_sadrzaj>
    <derivirana_varijabla naziv="DomainObject.Predmet.ProtustrankaWithAdressOIB_1">GREEN POWER OBNOVLJIVI IZVORI ENERGIJE društvo s ograničenom odgovornošću za proizvodnju, distribuciju i opskrbu električno, Virovitica, OIB 37851804473, Matije Gupca 63, 33000 Virovitica</derivirana_varijabla>
  </DomainObject.Predmet.ProtustrankaWithAdressOIB>
  <DomainObject.Predmet.ProtustrankaNazivFormated>
    <izvorni_sadrzaj>GREEN POWER OBNOVLJIVI IZVORI ENERGIJE društvo s ograničenom odgovornošću za proizvodnju, distribuciju i opskrbu električno, Virovitica</izvorni_sadrzaj>
    <derivirana_varijabla naziv="DomainObject.Predmet.ProtustrankaNazivFormated_1">GREEN POWER OBNOVLJIVI IZVORI ENERGIJE društvo s ograničenom odgovornošću za proizvodnju, distribuciju i opskrbu električno, Virovitica</derivirana_varijabla>
  </DomainObject.Predmet.ProtustrankaNazivFormated>
  <DomainObject.Predmet.ProtustrankaNazivFormatedOIB>
    <izvorni_sadrzaj>GREEN POWER OBNOVLJIVI IZVORI ENERGIJE društvo s ograničenom odgovornošću za proizvodnju, distribuciju i opskrbu električno, Virovitica, OIB 37851804473</izvorni_sadrzaj>
    <derivirana_varijabla naziv="DomainObject.Predmet.ProtustrankaNazivFormatedOIB_1">GREEN POWER OBNOVLJIVI IZVORI ENERGIJE društvo s ograničenom odgovornošću za proizvodnju, distribuciju i opskrbu električno, Virovitica, OIB 37851804473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GREEN POWER OBNOVLJIVI IZVORI ENERGIJE društvo s ograničenom odgovornošću za proizvodnju, distribuciju i opskrbu električno, Virovitica</item>
    </izvorni_sadrzaj>
    <derivirana_varijabla naziv="DomainObject.Predmet.ProtuStrankaListFormated_1">
      <item>GREEN POWER OBNOVLJIVI IZVORI ENERGIJE društvo s ograničenom odgovornošću za proizvodnju, distribuciju i opskrbu električno, Virovitica</item>
    </derivirana_varijabla>
  </DomainObject.Predmet.ProtuStrankaListFormated>
  <DomainObject.Predmet.ProtuStrankaListFormatedOIB>
    <izvorni_sadrzaj>
      <item>GREEN POWER OBNOVLJIVI IZVORI ENERGIJE društvo s ograničenom odgovornošću za proizvodnju, distribuciju i opskrbu električno, Virovitica, OIB 37851804473</item>
    </izvorni_sadrzaj>
    <derivirana_varijabla naziv="DomainObject.Predmet.ProtuStrankaListFormatedOIB_1">
      <item>GREEN POWER OBNOVLJIVI IZVORI ENERGIJE društvo s ograničenom odgovornošću za proizvodnju, distribuciju i opskrbu električno, Virovitica, OIB 37851804473</item>
    </derivirana_varijabla>
  </DomainObject.Predmet.ProtuStrankaListFormatedOIB>
  <DomainObject.Predmet.ProtuStrankaListFormatedWithAdress>
    <izvorni_sadrzaj>
      <item>GREEN POWER OBNOVLJIVI IZVORI ENERGIJE društvo s ograničenom odgovornošću za proizvodnju, distribuciju i opskrbu električno, Virovitica, Matije Gupca 63, 33000 Virovitica</item>
    </izvorni_sadrzaj>
    <derivirana_varijabla naziv="DomainObject.Predmet.ProtuStrankaListFormatedWithAdress_1">
      <item>GREEN POWER OBNOVLJIVI IZVORI ENERGIJE društvo s ograničenom odgovornošću za proizvodnju, distribuciju i opskrbu električno, Virovitica, Matije Gupca 63, 33000 Virovitica</item>
    </derivirana_varijabla>
  </DomainObject.Predmet.ProtuStrankaListFormatedWithAdress>
  <DomainObject.Predmet.ProtuStrankaListFormatedWithAdressOIB>
    <izvorni_sadrzaj>
      <item>GREEN POWER OBNOVLJIVI IZVORI ENERGIJE društvo s ograničenom odgovornošću za proizvodnju, distribuciju i opskrbu električno, Virovitica, OIB 37851804473, Matije Gupca 63, 33000 Virovitica</item>
    </izvorni_sadrzaj>
    <derivirana_varijabla naziv="DomainObject.Predmet.ProtuStrankaListFormatedWithAdressOIB_1">
      <item>GREEN POWER OBNOVLJIVI IZVORI ENERGIJE društvo s ograničenom odgovornošću za proizvodnju, distribuciju i opskrbu električno, Virovitica, OIB 37851804473, Matije Gupca 63, 33000 Virovitica</item>
    </derivirana_varijabla>
  </DomainObject.Predmet.ProtuStrankaListFormatedWithAdressOIB>
  <DomainObject.Predmet.ProtuStrankaListNazivFormated>
    <izvorni_sadrzaj>
      <item>GREEN POWER OBNOVLJIVI IZVORI ENERGIJE društvo s ograničenom odgovornošću za proizvodnju, distribuciju i opskrbu električno, Virovitica</item>
    </izvorni_sadrzaj>
    <derivirana_varijabla naziv="DomainObject.Predmet.ProtuStrankaListNazivFormated_1">
      <item>GREEN POWER OBNOVLJIVI IZVORI ENERGIJE društvo s ograničenom odgovornošću za proizvodnju, distribuciju i opskrbu električno, Virovitica</item>
    </derivirana_varijabla>
  </DomainObject.Predmet.ProtuStrankaListNazivFormated>
  <DomainObject.Predmet.ProtuStrankaListNazivFormatedOIB>
    <izvorni_sadrzaj>
      <item>GREEN POWER OBNOVLJIVI IZVORI ENERGIJE društvo s ograničenom odgovornošću za proizvodnju, distribuciju i opskrbu električno, Virovitica, OIB 37851804473</item>
    </izvorni_sadrzaj>
    <derivirana_varijabla naziv="DomainObject.Predmet.ProtuStrankaListNazivFormatedOIB_1">
      <item>GREEN POWER OBNOVLJIVI IZVORI ENERGIJE društvo s ograničenom odgovornošću za proizvodnju, distribuciju i opskrbu električno, Virovitica, OIB 37851804473</item>
    </derivirana_varijabla>
  </DomainObject.Predmet.ProtuStrankaListNazivFormatedOIB>
  <DomainObject.Predmet.OstaliListFormated>
    <izvorni_sadrzaj>
      <item>JANJA POSTRUŽNIK</item>
    </izvorni_sadrzaj>
    <derivirana_varijabla naziv="DomainObject.Predmet.OstaliListFormated_1">
      <item>JANJA POSTRUŽNIK</item>
    </derivirana_varijabla>
  </DomainObject.Predmet.OstaliListFormated>
  <DomainObject.Predmet.OstaliListFormatedOIB>
    <izvorni_sadrzaj>
      <item>JANJA POSTRUŽNIK, OIB 65101403114</item>
    </izvorni_sadrzaj>
    <derivirana_varijabla naziv="DomainObject.Predmet.OstaliListFormatedOIB_1">
      <item>JANJA POSTRUŽNIK, OIB 65101403114</item>
    </derivirana_varijabla>
  </DomainObject.Predmet.OstaliListFormatedOIB>
  <DomainObject.Predmet.OstaliListFormatedWithAdress>
    <izvorni_sadrzaj>
      <item>JANJA POSTRUŽNIK, Mladinska Ulica 21, MARIBOR</item>
    </izvorni_sadrzaj>
    <derivirana_varijabla naziv="DomainObject.Predmet.OstaliListFormatedWithAdress_1">
      <item>JANJA POSTRUŽNIK, Mladinska Ulica 21, MARIBOR</item>
    </derivirana_varijabla>
  </DomainObject.Predmet.OstaliListFormatedWithAdress>
  <DomainObject.Predmet.OstaliListFormatedWithAdressOIB>
    <izvorni_sadrzaj>
      <item>JANJA POSTRUŽNIK, OIB 65101403114, Mladinska Ulica 21, MARIBOR</item>
    </izvorni_sadrzaj>
    <derivirana_varijabla naziv="DomainObject.Predmet.OstaliListFormatedWithAdressOIB_1">
      <item>JANJA POSTRUŽNIK, OIB 65101403114, Mladinska Ulica 21, MARIBOR</item>
    </derivirana_varijabla>
  </DomainObject.Predmet.OstaliListFormatedWithAdressOIB>
  <DomainObject.Predmet.OstaliListNazivFormated>
    <izvorni_sadrzaj>
      <item>JANJA POSTRUŽNIK</item>
    </izvorni_sadrzaj>
    <derivirana_varijabla naziv="DomainObject.Predmet.OstaliListNazivFormated_1">
      <item>JANJA POSTRUŽNIK</item>
    </derivirana_varijabla>
  </DomainObject.Predmet.OstaliListNazivFormated>
  <DomainObject.Predmet.OstaliListNazivFormatedOIB>
    <izvorni_sadrzaj>
      <item>JANJA POSTRUŽNIK, OIB 65101403114</item>
    </izvorni_sadrzaj>
    <derivirana_varijabla naziv="DomainObject.Predmet.OstaliListNazivFormatedOIB_1">
      <item>JANJA POSTRUŽNIK, OIB 65101403114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>St-390/2015-3</izvorni_sadrzaj>
    <derivirana_varijabla naziv="DomainObject.PoslovniBrojDokumenta_1">St-390/2015-3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GREEN POWER OBNOVLJIVI IZVORI ENERGIJE društvo s ograničenom odgovornošću za proizvodnju, distribuciju i opskrbu električno, Virovitica</izvorni_sadrzaj>
    <derivirana_varijabla naziv="DomainObject.Predmet.ProtustrankaIDrugi_1">GREEN POWER OBNOVLJIVI IZVORI ENERGIJE društvo s ograničenom odgovornošću za proizvodnju, distribuciju i opskrbu električno, Virovitica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GREEN POWER OBNOVLJIVI IZVORI ENERGIJE društvo s ograničenom odgovornošću za proizvodnju, distribuciju i opskrbu električno, Virovitica, OIB 37851804473, Matije Gupca 63, 33000 Virovitica</izvorni_sadrzaj>
    <derivirana_varijabla naziv="DomainObject.Predmet.ProtustrankaIDrugiAdressOIB_1">GREEN POWER OBNOVLJIVI IZVORI ENERGIJE društvo s ograničenom odgovornošću za proizvodnju, distribuciju i opskrbu električno, Virovitica, OIB 37851804473, Matije Gupca 63,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GREEN POWER OBNOVLJIVI IZVORI ENERGIJE društvo s ograničenom odgovornošću za proizvodnju, distribuciju i opskrbu električno, Virovitica</item>
      <item>JANJA POSTRUŽNIK</item>
    </izvorni_sadrzaj>
    <derivirana_varijabla naziv="DomainObject.Predmet.SudioniciListNaziv_1">
      <item>FINA, RC ZAGREB, Podružnica Bjelovar</item>
      <item>GREEN POWER OBNOVLJIVI IZVORI ENERGIJE društvo s ograničenom odgovornošću za proizvodnju, distribuciju i opskrbu električno, Virovitica</item>
      <item>JANJA POSTRUŽNIK</item>
    </derivirana_varijabla>
  </DomainObject.Predmet.SudioniciListNaziv>
  <DomainObject.Predmet.SudioniciListAdressOIB>
    <izvorni_sadrzaj>
      <item>FINA, RC ZAGREB, Podružnica Bjelovar, OIB 85821130368, F. Supila 4,43000 Bjelovar</item>
      <item>GREEN POWER OBNOVLJIVI IZVORI ENERGIJE društvo s ograničenom odgovornošću za proizvodnju, distribuciju i opskrbu električno, Virovitica, OIB 37851804473, Matije Gupca 63,33000 Virovitica</item>
      <item>JANJA POSTRUŽNIK, OIB 65101403114, Mladinska Ulica 21,MARIBOR</item>
    </izvorni_sadrzaj>
    <derivirana_varijabla naziv="DomainObject.Predmet.SudioniciListAdressOIB_1">
      <item>FINA, RC ZAGREB, Podružnica Bjelovar, OIB 85821130368, F. Supila 4,43000 Bjelovar</item>
      <item>GREEN POWER OBNOVLJIVI IZVORI ENERGIJE društvo s ograničenom odgovornošću za proizvodnju, distribuciju i opskrbu električno, Virovitica, OIB 37851804473, Matije Gupca 63,33000 Virovitica</item>
      <item>JANJA POSTRUŽNIK, OIB 65101403114, Mladinska Ulica 21,MARIBOR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34B4F6-AC97-4660-B547-3CC88DBC94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714</properties:Words>
  <properties:Characters>3926</properties:Characters>
  <properties:Lines>111</properties:Lines>
  <properties:Paragraphs>34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4969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2016-02-16T08:45:00Z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St-390/2015-3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