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3210" w14:paraId="0653210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FA1EA0" w:rsidRPr="00FA1EA0">
        <w:rPr>
          <w:szCs w:val="24"/>
        </w:rPr>
        <w:t>27/12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3734D4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FA1EA0" w:rsidRPr="00FA1EA0">
        <w:rPr>
          <w:sz w:val="24"/>
          <w:szCs w:val="24"/>
        </w:rPr>
        <w:t>NEGOTIUM d.o.o. u stečaju, Dubrovnik, Obala Pape Ivana Pavla II br. 20, OIB: 75861407820</w:t>
      </w:r>
      <w:r w:rsidR="00B4329E" w:rsidRPr="00FA1EA0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FA1EA0" w:rsidRPr="00FA1EA0">
        <w:rPr>
          <w:sz w:val="24"/>
          <w:szCs w:val="24"/>
        </w:rPr>
        <w:t xml:space="preserve">Vlahu Monkoviću,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posebnog</w:t>
      </w:r>
      <w:r w:rsidR="00570491" w:rsidRPr="00FA1EA0">
        <w:rPr>
          <w:sz w:val="24"/>
          <w:szCs w:val="24"/>
        </w:rPr>
        <w:t xml:space="preserve"> ispitnog</w:t>
      </w:r>
      <w:r w:rsidR="00842767" w:rsidRPr="00FA1EA0">
        <w:rPr>
          <w:sz w:val="24"/>
          <w:szCs w:val="24"/>
        </w:rPr>
        <w:t xml:space="preserve"> ročišta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FA1EA0" w:rsidRPr="00FA1EA0">
        <w:rPr>
          <w:sz w:val="24"/>
          <w:szCs w:val="24"/>
        </w:rPr>
        <w:t xml:space="preserve">11. ožujka </w:t>
      </w:r>
      <w:r w:rsidR="00842767" w:rsidRPr="00FA1EA0">
        <w:rPr>
          <w:sz w:val="24"/>
          <w:szCs w:val="24"/>
        </w:rPr>
        <w:t>2016</w:t>
      </w:r>
      <w:r w:rsidR="00D22B2C" w:rsidRPr="00FA1EA0">
        <w:rPr>
          <w:sz w:val="24"/>
          <w:szCs w:val="24"/>
        </w:rPr>
        <w:t>. godine</w:t>
      </w:r>
      <w:r w:rsidR="00A74092" w:rsidRPr="00FA1EA0">
        <w:rPr>
          <w:sz w:val="24"/>
          <w:szCs w:val="24"/>
        </w:rPr>
        <w:t>,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CD0A8C" w:rsidP="00842767" w:rsidR="00CD0A8C" w:rsidRPr="00FA1EA0">
      <w:pPr>
        <w:rPr>
          <w:sz w:val="24"/>
          <w:szCs w:val="24"/>
        </w:rPr>
      </w:pPr>
      <w:r w:rsidRPr="00FA1EA0">
        <w:rPr>
          <w:sz w:val="24"/>
          <w:szCs w:val="24"/>
        </w:rPr>
        <w:t>Utvrđuju se osnovanim tražbine II. višeg isplatnog reda</w:t>
      </w:r>
    </w:p>
    <w:p w:rsidRDefault="00B4329E" w:rsidP="00B4329E" w:rsidR="00B4329E" w:rsidRPr="00FA1EA0">
      <w:pPr>
        <w:pStyle w:val="Odlomakpopisa"/>
        <w:ind w:left="1080"/>
      </w:pPr>
    </w:p>
    <w:p w:rsidRDefault="00842767" w:rsidP="00842767" w:rsidR="00842767" w:rsidRPr="00FA1EA0">
      <w:pPr>
        <w:rPr>
          <w:sz w:val="24"/>
          <w:szCs w:val="24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188"/>
        <w:gridCol w:w="1559"/>
      </w:tblGrid>
      <w:tr w:rsidTr="00842767" w:rsidR="00842767" w:rsidRPr="00FA1EA0">
        <w:tc>
          <w:tcPr>
            <w:tcW w:type="dxa" w:w="1008"/>
          </w:tcPr>
          <w:p w:rsidRDefault="00842767" w:rsidP="007F0A94" w:rsidR="00842767" w:rsidRPr="00FA1EA0">
            <w:pPr>
              <w:jc w:val="center"/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>Red.br.</w:t>
            </w:r>
          </w:p>
        </w:tc>
        <w:tc>
          <w:tcPr>
            <w:tcW w:type="dxa" w:w="6188"/>
          </w:tcPr>
          <w:p w:rsidRDefault="00842767" w:rsidP="007F0A94" w:rsidR="00842767" w:rsidRPr="00FA1EA0">
            <w:pPr>
              <w:jc w:val="center"/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842767" w:rsidP="007F0A94" w:rsidR="00842767" w:rsidRPr="00FA1EA0">
            <w:pPr>
              <w:jc w:val="center"/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 xml:space="preserve">Utvrđena tražbina </w:t>
            </w:r>
          </w:p>
        </w:tc>
      </w:tr>
      <w:tr w:rsidTr="00842767" w:rsidR="00842767" w:rsidRPr="00FA1EA0">
        <w:tc>
          <w:tcPr>
            <w:tcW w:type="dxa" w:w="1008"/>
          </w:tcPr>
          <w:p w:rsidRDefault="00842767" w:rsidP="007F0A94" w:rsidR="00842767" w:rsidRPr="00FA1EA0">
            <w:pPr>
              <w:jc w:val="center"/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>1.</w:t>
            </w:r>
          </w:p>
        </w:tc>
        <w:tc>
          <w:tcPr>
            <w:tcW w:type="dxa" w:w="6188"/>
          </w:tcPr>
          <w:p w:rsidRDefault="00FA1EA0" w:rsidP="007F0A94" w:rsidR="00842767" w:rsidRPr="00FA1EA0">
            <w:pPr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>Sanija Vukić, Dubrovnik, M. Pracata 2, OIB: 69305797745</w:t>
            </w:r>
          </w:p>
        </w:tc>
        <w:tc>
          <w:tcPr>
            <w:tcW w:type="dxa" w:w="1559"/>
            <w:vAlign w:val="center"/>
          </w:tcPr>
          <w:p w:rsidRDefault="00FA1EA0" w:rsidP="007F0A94" w:rsidR="00842767" w:rsidRPr="00FA1EA0">
            <w:pPr>
              <w:jc w:val="right"/>
              <w:rPr>
                <w:sz w:val="24"/>
                <w:szCs w:val="24"/>
              </w:rPr>
            </w:pPr>
            <w:r w:rsidRPr="00FA1EA0">
              <w:rPr>
                <w:sz w:val="24"/>
                <w:szCs w:val="24"/>
              </w:rPr>
              <w:t>12.476,60</w:t>
            </w:r>
          </w:p>
        </w:tc>
      </w:tr>
    </w:tbl>
    <w:p w:rsidRDefault="00842767" w:rsidP="00842767" w:rsidR="00842767" w:rsidRPr="00FA1EA0">
      <w:pPr>
        <w:rPr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FA1EA0" w:rsidRPr="00FA1EA0">
        <w:rPr>
          <w:szCs w:val="24"/>
        </w:rPr>
        <w:t xml:space="preserve">27/12 od 10. travnja 2012.g.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NEGOTIUM d.o.o. u stečaju, Dubrovnik, Obala Pape Ivana Pavla II br. 20., OIB: 75861407820.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posebnom ispitnom ročištu održanom dana 11. ožujka 2016.g.stečajni upravitelj se određeno izjasnio o svakoj prijavljenoj tražbini predanoj i pristigloj u roku određenom za prijavu tražbina prema oglasu o otvaranju stečajnog postupka objavljenom na oglasnoj ploči suda 5. travnja 2012. godine i u Narodnim novinama broj 47 od 25. travnja 2012. godine.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 xml:space="preserve">Stečajni upravitelj je navedene tražbine u smislu čl. 71. Stečajnog zakona (NN 44/96, 29/99, 129/00, 123/03, 197/03, 88/06, dalje u tekstu: SZ), priznao kao tražbine II višeg isplatnog reda u iznosima kako je to navedeno u izreci ovog rješenja.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lastRenderedPageBreak/>
        <w:t xml:space="preserve">Prema čl.177.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11. ožujka 2016. godine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D738DD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FA1EA0">
      <w:rPr>
        <w:b/>
        <w:sz w:val="24"/>
        <w:szCs w:val="24"/>
      </w:rPr>
      <w:t>27/12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0F5480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086E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8DD"/>
    <w:rsid w:val="00D73A2E"/>
    <w:rsid w:val="00D76D2C"/>
    <w:rsid w:val="00D81517"/>
    <w:rsid w:val="00D833A0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4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4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2012.</izvorni_sadrzaj>
    <derivirana_varijabla naziv="DomainObject.Predmet.DatumOsnivanja_1">31.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St-27/2012</izvorni_sadrzaj>
    <derivirana_varijabla naziv="DomainObject.Predmet.OznakaBroj_1">St-27/2012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 za trgovinu, ugostiteljstvo i usluge zastupanog po punomoćniku Nikola Banić</izvorni_sadrzaj>
    <derivirana_varijabla naziv="DomainObject.Predmet.ProtustrankaFormated_1">  NEGOTIUM d.o.o. za trgovinu, ugostiteljstvo i usluge zastupanog po punomoćniku Nikola Banić</derivirana_varijabla>
  </DomainObject.Predmet.ProtustrankaFormated>
  <DomainObject.Predmet.ProtustrankaFormatedOIB>
    <izvorni_sadrzaj>  NEGOTIUM d.o.o. za trgovinu, ugostiteljstvo i usluge, OIB 75861407820 zastupanog po punomoćniku Nikola Banić</izvorni_sadrzaj>
    <derivirana_varijabla naziv="DomainObject.Predmet.ProtustrankaFormatedOIB_1">  NEGOTIUM d.o.o. za trgovinu, ugostiteljstvo i usluge, OIB 75861407820 zastupanog po punomoćniku Nikola Banić</derivirana_varijabla>
  </DomainObject.Predmet.ProtustrankaFormatedOIB>
  <DomainObject.Predmet.ProtustrankaFormatedWithAdress>
    <izvorni_sadrzaj> NEGOTIUM d.o.o. za trgovinu, ugostiteljstvo i usluge, Obala Pape Ivana Pavla II 20, 20000 Dubrovnik zastupanog po punomoćniku Nikola Banić</izvorni_sadrzaj>
    <derivirana_varijabla naziv="DomainObject.Predmet.ProtustrankaFormatedWithAdress_1"> NEGOTIUM d.o.o. za trgovinu, ugostiteljstvo i usluge, Obala Pape Ivana Pavla II 20, 20000 Dubrovnik zastupanog po punomoćniku Nikola Banić</derivirana_varijabla>
  </DomainObject.Predmet.ProtustrankaFormatedWithAdress>
  <DomainObject.Predmet.ProtustrankaFormatedWithAdressOIB>
    <izvorni_sadrzaj> NEGOTIUM d.o.o. za trgovinu, ugostiteljstvo i usluge, OIB 75861407820, Obala Pape Ivana Pavla II 20, 20000 Dubrovnik zastupanog po punomoćniku Nikola Banić</izvorni_sadrzaj>
    <derivirana_varijabla naziv="DomainObject.Predmet.ProtustrankaFormatedWithAdressOIB_1"> NEGOTIUM d.o.o. za trgovinu, ugostiteljstvo i usluge, OIB 75861407820, Obala Pape Ivana Pavla II 20, 20000 Dubrovnik zastupanog po punomoćniku Nikola Banić</derivirana_varijabla>
  </DomainObject.Predmet.ProtustrankaFormatedWithAdressOIB>
  <DomainObject.Predmet.ProtustrankaWithAdress>
    <izvorni_sadrzaj>NEGOTIUM d.o.o. za trgovinu, ugostiteljstvo i usluge Obala Pape Ivana Pavla II 20, 20000 Dubrovnik</izvorni_sadrzaj>
    <derivirana_varijabla naziv="DomainObject.Predmet.ProtustrankaWithAdress_1">NEGOTIUM d.o.o. za trgovinu, ugostiteljstvo i usluge Obala Pape Ivana Pavla II 20, 20000 Dubrovnik</derivirana_varijabla>
  </DomainObject.Predmet.ProtustrankaWithAdress>
  <DomainObject.Predmet.ProtustrankaWithAdressOIB>
    <izvorni_sadrzaj>NEGOTIUM d.o.o. za trgovinu, ugostiteljstvo i usluge, OIB 75861407820, Obala Pape Ivana Pavla II 20, 20000 Dubrovnik</izvorni_sadrzaj>
    <derivirana_varijabla naziv="DomainObject.Predmet.ProtustrankaWithAdressOIB_1">NEGOTIUM d.o.o. za trgovinu, ugostiteljstvo i usluge, OIB 75861407820, Obala Pape Ivana Pavla II 20, 20000 Dubrovnik</derivirana_varijabla>
  </DomainObject.Predmet.ProtustrankaWithAdressOIB>
  <DomainObject.Predmet.ProtustrankaNazivFormated>
    <izvorni_sadrzaj>NEGOTIUM d.o.o. za trgovinu, ugostiteljstvo i usluge</izvorni_sadrzaj>
    <derivirana_varijabla naziv="DomainObject.Predmet.ProtustrankaNazivFormated_1">NEGOTIUM d.o.o. za trgovinu, ugostiteljstvo i usluge</derivirana_varijabla>
  </DomainObject.Predmet.ProtustrankaNazivFormated>
  <DomainObject.Predmet.ProtustrankaNazivFormatedOIB>
    <izvorni_sadrzaj>NEGOTIUM d.o.o. za trgovinu, ugostiteljstvo i usluge, OIB 75861407820</izvorni_sadrzaj>
    <derivirana_varijabla naziv="DomainObject.Predmet.ProtustrankaNazivFormatedOIB_1">NEGOTIUM d.o.o. za trgovinu, ugostiteljstvo i usluge, OIB 75861407820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SANIJA VUKIĆ, Dubrovnik</izvorni_sadrzaj>
    <derivirana_varijabla naziv="DomainObject.Predmet.StrankaFormated_1">  SANIJA VUKIĆ, Dubrovnik</derivirana_varijabla>
  </DomainObject.Predmet.StrankaFormated>
  <DomainObject.Predmet.StrankaFormatedOIB>
    <izvorni_sadrzaj>  SANIJA VUKIĆ, Dubrovnik, OIB 69305797745</izvorni_sadrzaj>
    <derivirana_varijabla naziv="DomainObject.Predmet.StrankaFormatedOIB_1">  SANIJA VUKIĆ, Dubrovnik, OIB 69305797745</derivirana_varijabla>
  </DomainObject.Predmet.StrankaFormatedOIB>
  <DomainObject.Predmet.StrankaFormatedWithAdress>
    <izvorni_sadrzaj> SANIJA VUKIĆ, Dubrovnik, Miha Pracata 2, 20000 Dubrovnik</izvorni_sadrzaj>
    <derivirana_varijabla naziv="DomainObject.Predmet.StrankaFormatedWithAdress_1"> SANIJA VUKIĆ, Dubrovnik, Miha Pracata 2, 20000 Dubrovnik</derivirana_varijabla>
  </DomainObject.Predmet.StrankaFormatedWithAdress>
  <DomainObject.Predmet.StrankaFormatedWithAdressOIB>
    <izvorni_sadrzaj> SANIJA VUKIĆ, Dubrovnik, OIB 69305797745, Miha Pracata 2, 20000 Dubrovnik</izvorni_sadrzaj>
    <derivirana_varijabla naziv="DomainObject.Predmet.StrankaFormatedWithAdressOIB_1"> SANIJA VUKIĆ, Dubrovnik, OIB 69305797745, Miha Pracata 2, 20000 Dubrovnik</derivirana_varijabla>
  </DomainObject.Predmet.StrankaFormatedWithAdressOIB>
  <DomainObject.Predmet.StrankaWithAdress>
    <izvorni_sadrzaj>SANIJA VUKIĆ, Dubrovnik Miha Pracata 2,20000 Dubrovnik</izvorni_sadrzaj>
    <derivirana_varijabla naziv="DomainObject.Predmet.StrankaWithAdress_1">SANIJA VUKIĆ, Dubrovnik Miha Pracata 2,20000 Dubrovnik</derivirana_varijabla>
  </DomainObject.Predmet.StrankaWithAdress>
  <DomainObject.Predmet.StrankaWithAdressOIB>
    <izvorni_sadrzaj>SANIJA VUKIĆ, Dubrovnik, OIB 69305797745, Miha Pracata 2,20000 Dubrovnik</izvorni_sadrzaj>
    <derivirana_varijabla naziv="DomainObject.Predmet.StrankaWithAdressOIB_1">SANIJA VUKIĆ, Dubrovnik, OIB 69305797745, Miha Pracata 2,20000 Dubrovnik</derivirana_varijabla>
  </DomainObject.Predmet.StrankaWithAdressOIB>
  <DomainObject.Predmet.StrankaNazivFormated>
    <izvorni_sadrzaj>SANIJA VUKIĆ, Dubrovnik</izvorni_sadrzaj>
    <derivirana_varijabla naziv="DomainObject.Predmet.StrankaNazivFormated_1">SANIJA VUKIĆ, Dubrovnik</derivirana_varijabla>
  </DomainObject.Predmet.StrankaNazivFormated>
  <DomainObject.Predmet.StrankaNazivFormatedOIB>
    <izvorni_sadrzaj>SANIJA VUKIĆ, Dubrovnik, OIB 69305797745</izvorni_sadrzaj>
    <derivirana_varijabla naziv="DomainObject.Predmet.StrankaNazivFormatedOIB_1">SANIJA VUKIĆ, Dubrovnik, OIB 69305797745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SANIJA VUKIĆ, Dubrovnik</item>
    </izvorni_sadrzaj>
    <derivirana_varijabla naziv="DomainObject.Predmet.StrankaListFormated_1">
      <item>SANIJA VUKIĆ, Dubrovnik</item>
    </derivirana_varijabla>
  </DomainObject.Predmet.StrankaListFormated>
  <DomainObject.Predmet.StrankaListFormatedOIB>
    <izvorni_sadrzaj>
      <item>SANIJA VUKIĆ, Dubrovnik, OIB 69305797745</item>
    </izvorni_sadrzaj>
    <derivirana_varijabla naziv="DomainObject.Predmet.StrankaListFormatedOIB_1">
      <item>SANIJA VUKIĆ, Dubrovnik, OIB 69305797745</item>
    </derivirana_varijabla>
  </DomainObject.Predmet.StrankaListFormatedOIB>
  <DomainObject.Predmet.StrankaListFormatedWithAdress>
    <izvorni_sadrzaj>
      <item>SANIJA VUKIĆ, Dubrovnik, Miha Pracata 2, 20000 Dubrovnik</item>
    </izvorni_sadrzaj>
    <derivirana_varijabla naziv="DomainObject.Predmet.StrankaListFormatedWithAdress_1">
      <item>SANIJA VUKIĆ, Dubrovnik, Miha Pracata 2, 20000 Dubrovnik</item>
    </derivirana_varijabla>
  </DomainObject.Predmet.StrankaListFormatedWithAdress>
  <DomainObject.Predmet.StrankaListFormatedWithAdressOIB>
    <izvorni_sadrzaj>
      <item>SANIJA VUKIĆ, Dubrovnik, OIB 69305797745, Miha Pracata 2, 20000 Dubrovnik</item>
    </izvorni_sadrzaj>
    <derivirana_varijabla naziv="DomainObject.Predmet.StrankaListFormatedWithAdressOIB_1">
      <item>SANIJA VUKIĆ, Dubrovnik, OIB 69305797745, Miha Pracata 2, 20000 Dubrovnik</item>
    </derivirana_varijabla>
  </DomainObject.Predmet.StrankaListFormatedWithAdressOIB>
  <DomainObject.Predmet.StrankaListNazivFormated>
    <izvorni_sadrzaj>
      <item>SANIJA VUKIĆ, Dubrovnik</item>
    </izvorni_sadrzaj>
    <derivirana_varijabla naziv="DomainObject.Predmet.StrankaListNazivFormated_1">
      <item>SANIJA VUKIĆ, Dubrovnik</item>
    </derivirana_varijabla>
  </DomainObject.Predmet.StrankaListNazivFormated>
  <DomainObject.Predmet.StrankaListNazivFormatedOIB>
    <izvorni_sadrzaj>
      <item>SANIJA VUKIĆ, Dubrovnik, OIB 69305797745</item>
    </izvorni_sadrzaj>
    <derivirana_varijabla naziv="DomainObject.Predmet.StrankaListNazivFormatedOIB_1">
      <item>SANIJA VUKIĆ, Dubrovnik, OIB 69305797745</item>
    </derivirana_varijabla>
  </DomainObject.Predmet.StrankaListNazivFormatedOIB>
  <DomainObject.Predmet.ProtuStrankaListFormated>
    <izvorni_sadrzaj>
      <item>NEGOTIUM d.o.o. za trgovinu, ugostiteljstvo i usluge zastupanog po punomoćniku Nikola Banić</item>
    </izvorni_sadrzaj>
    <derivirana_varijabla naziv="DomainObject.Predmet.ProtuStrankaListFormated_1">
      <item>NEGOTIUM d.o.o. za trgovinu, ugostiteljstvo i usluge zastupanog po punomoćniku Nikola Banić</item>
    </derivirana_varijabla>
  </DomainObject.Predmet.ProtuStrankaListFormated>
  <DomainObject.Predmet.ProtuStrankaListFormatedOIB>
    <izvorni_sadrzaj>
      <item>NEGOTIUM d.o.o. za trgovinu, ugostiteljstvo i usluge, OIB 75861407820 zastupanog po punomoćniku Nikola Banić</item>
    </izvorni_sadrzaj>
    <derivirana_varijabla naziv="DomainObject.Predmet.ProtuStrankaListFormatedOIB_1">
      <item>NEGOTIUM d.o.o. za trgovinu, ugostiteljstvo i usluge, OIB 75861407820 zastupanog po punomoćniku Nikola Banić</item>
    </derivirana_varijabla>
  </DomainObject.Predmet.ProtuStrankaListFormatedOIB>
  <DomainObject.Predmet.ProtuStrankaListFormatedWithAdress>
    <izvorni_sadrzaj>
      <item>NEGOTIUM d.o.o. za trgovinu, ugostiteljstvo i usluge, Obala Pape Ivana Pavla II 20, 20000 Dubrovnik zastupanog po punomoćniku Nikola Banić</item>
    </izvorni_sadrzaj>
    <derivirana_varijabla naziv="DomainObject.Predmet.ProtuStrankaListFormatedWithAdress_1">
      <item>NEGOTIUM d.o.o. za trgovinu, ugostiteljstvo i usluge, Obala Pape Ivana Pavla II 20, 20000 Dubrovnik zastupanog po punomoćniku Nikola Banić</item>
    </derivirana_varijabla>
  </DomainObject.Predmet.ProtuStrankaListFormatedWithAdress>
  <DomainObject.Predmet.ProtuStrankaListFormatedWithAdressOIB>
    <izvorni_sadrzaj>
      <item>NEGOTIUM d.o.o. za trgovinu, ugostiteljstvo i usluge, OIB 75861407820, Obala Pape Ivana Pavla II 20, 20000 Dubrovnik zastupanog po punomoćniku Nikola Banić</item>
    </izvorni_sadrzaj>
    <derivirana_varijabla naziv="DomainObject.Predmet.ProtuStrankaListFormatedWithAdressOIB_1">
      <item>NEGOTIUM d.o.o. za trgovinu, ugostiteljstvo i usluge, OIB 75861407820, Obala Pape Ivana Pavla II 20, 20000 Dubrovnik zastupanog po punomoćniku Nikola Banić</item>
    </derivirana_varijabla>
  </DomainObject.Predmet.ProtuStrankaListFormatedWithAdressOIB>
  <DomainObject.Predmet.ProtuStrankaListNazivFormated>
    <izvorni_sadrzaj>
      <item>NEGOTIUM d.o.o. za trgovinu, ugostiteljstvo i usluge</item>
    </izvorni_sadrzaj>
    <derivirana_varijabla naziv="DomainObject.Predmet.ProtuStrankaListNazivFormated_1">
      <item>NEGOTIUM d.o.o. za trgovinu, ugostiteljstvo i usluge</item>
    </derivirana_varijabla>
  </DomainObject.Predmet.ProtuStrankaListNazivFormated>
  <DomainObject.Predmet.ProtuStrankaListNazivFormatedOIB>
    <izvorni_sadrzaj>
      <item>NEGOTIUM d.o.o. za trgovinu, ugostiteljstvo i usluge, OIB 75861407820</item>
    </izvorni_sadrzaj>
    <derivirana_varijabla naziv="DomainObject.Predmet.ProtuStrankaListNazivFormatedOIB_1">
      <item>NEGOTIUM d.o.o. za trgovinu, ugostiteljstvo i usluge, OIB 75861407820</item>
    </derivirana_varijabla>
  </DomainObject.Predmet.ProtuStrankaListNazivFormatedOIB>
  <DomainObject.Predmet.OstaliListFormated>
    <izvorni_sadrzaj>
      <item>Nikola Banić punomoćnik sudionika u postupku NEGOTIUM d.o.o. za trgovinu, ugostiteljstvo i usluge</item>
      <item>Mato Pušić</item>
      <item>Republika Hrvatska</item>
      <item>st.up. Vlaho Monković</item>
    </izvorni_sadrzaj>
    <derivirana_varijabla naziv="DomainObject.Predmet.OstaliListFormated_1">
      <item>Nikola Banić punomoćnik sudionika u postupku NEGOTIUM d.o.o. za trgovinu, ugostiteljstvo i usluge</item>
      <item>Mato Pušić</item>
      <item>Republika Hrvatska</item>
      <item>st.up. Vlaho Monković</item>
    </derivirana_varijabla>
  </DomainObject.Predmet.OstaliListFormated>
  <DomainObject.Predmet.OstaliListFormatedOIB>
    <izvorni_sadrzaj>
      <item>Nikola Banić, OIB 68884250751 punomoćnik sudionika u postupku NEGOTIUM d.o.o. za trgovinu, ugostiteljstvo i usluge</item>
      <item>Mato Pušić</item>
      <item>Republika Hrvatska</item>
      <item>st.up. Vlaho Monković</item>
    </izvorni_sadrzaj>
    <derivirana_varijabla naziv="DomainObject.Predmet.OstaliListFormatedOIB_1">
      <item>Nikola Banić, OIB 68884250751 punomoćnik sudionika u postupku NEGOTIUM d.o.o. za trgovinu, ugostiteljstvo i usluge</item>
      <item>Mato Pušić</item>
      <item>Republika Hrvatska</item>
      <item>st.up. Vlaho Monković</item>
    </derivirana_varijabla>
  </DomainObject.Predmet.OstaliListFormatedOIB>
  <DomainObject.Predmet.OstaliListFormatedWithAdress>
    <izvorni_sadrzaj>
      <item>Nikola Banić, Od Puča 9, 20000 Dubrovnik punomoćnik sudionika u postupku NEGOTIUM d.o.o. za trgovinu, ugostiteljstvo i usluge</item>
      <item>Mato Pušić, Sv. Križa 10a, 20000 Dubrovnik</item>
      <item>Republika Hrvatska</item>
      <item>st.up. Vlaho Monković</item>
    </izvorni_sadrzaj>
    <derivirana_varijabla naziv="DomainObject.Predmet.OstaliListFormatedWithAdress_1">
      <item>Nikola Banić, Od Puča 9, 20000 Dubrovnik punomoćnik sudionika u postupku NEGOTIUM d.o.o. za trgovinu, ugostiteljstvo i usluge</item>
      <item>Mato Pušić, Sv. Križa 10a, 20000 Dubrovnik</item>
      <item>Republika Hrvatska</item>
      <item>st.up. Vlaho Monković</item>
    </derivirana_varijabla>
  </DomainObject.Predmet.OstaliListFormatedWithAdress>
  <DomainObject.Predmet.OstaliListFormatedWithAdressOIB>
    <izvorni_sadrzaj>
      <item>Nikola Banić, OIB 68884250751, Od Puča 9, 20000 Dubrovnik punomoćnik sudionika u postupku NEGOTIUM d.o.o. za trgovinu, ugostiteljstvo i usluge</item>
      <item>Mato Pušić, Sv. Križa 10a, 20000 Dubrovnik</item>
      <item>Republika Hrvatska</item>
      <item>st.up. Vlaho Monković</item>
    </izvorni_sadrzaj>
    <derivirana_varijabla naziv="DomainObject.Predmet.OstaliListFormatedWithAdressOIB_1">
      <item>Nikola Banić, OIB 68884250751, Od Puča 9, 20000 Dubrovnik punomoćnik sudionika u postupku NEGOTIUM d.o.o. za trgovinu, ugostiteljstvo i usluge</item>
      <item>Mato Pušić, Sv. Križa 10a, 20000 Dubrovnik</item>
      <item>Republika Hrvatska</item>
      <item>st.up. Vlaho Monković</item>
    </derivirana_varijabla>
  </DomainObject.Predmet.OstaliListFormatedWithAdressOIB>
  <DomainObject.Predmet.OstaliListNazivFormated>
    <izvorni_sadrzaj>
      <item>Nikola Banić</item>
      <item>Mato Pušić</item>
      <item>Republika Hrvatska</item>
      <item>st.up. Vlaho Monković</item>
    </izvorni_sadrzaj>
    <derivirana_varijabla naziv="DomainObject.Predmet.OstaliListNazivFormated_1">
      <item>Nikola Banić</item>
      <item>Mato Pušić</item>
      <item>Republika Hrvatska</item>
      <item>st.up. Vlaho Monković</item>
    </derivirana_varijabla>
  </DomainObject.Predmet.OstaliListNazivFormated>
  <DomainObject.Predmet.OstaliListNazivFormatedOIB>
    <izvorni_sadrzaj>
      <item>Nikola Banić, OIB 68884250751</item>
      <item>Mato Pušić</item>
      <item>Republika Hrvatska</item>
      <item>st.up. Vlaho Monković</item>
    </izvorni_sadrzaj>
    <derivirana_varijabla naziv="DomainObject.Predmet.OstaliListNazivFormatedOIB_1">
      <item>Nikola Banić, OIB 68884250751</item>
      <item>Mato Pušić</item>
      <item>Republika Hrvatska</item>
      <item>st.up. Vlaho Monković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SANIJA VUKIĆ, Dubrovnik</izvorni_sadrzaj>
    <derivirana_varijabla naziv="DomainObject.Predmet.StrankaIDrugi_1">SANIJA VUKIĆ, Dubrovnik</derivirana_varijabla>
  </DomainObject.Predmet.StrankaIDrugi>
  <DomainObject.Predmet.ProtustrankaIDrugi>
    <izvorni_sadrzaj>NEGOTIUM d.o.o. za trgovinu, ugostiteljstvo i usluge</izvorni_sadrzaj>
    <derivirana_varijabla naziv="DomainObject.Predmet.ProtustrankaIDrugi_1">NEGOTIUM d.o.o. za trgovinu, ugostiteljstvo i usluge</derivirana_varijabla>
  </DomainObject.Predmet.ProtustrankaIDrugi>
  <DomainObject.Predmet.StrankaIDrugiAdressOIB>
    <izvorni_sadrzaj>SANIJA VUKIĆ, Dubrovnik, OIB 69305797745, Miha Pracata 2, 20000 Dubrovnik</izvorni_sadrzaj>
    <derivirana_varijabla naziv="DomainObject.Predmet.StrankaIDrugiAdressOIB_1">SANIJA VUKIĆ, Dubrovnik, OIB 69305797745, Miha Pracata 2, 20000 Dubrovnik</derivirana_varijabla>
  </DomainObject.Predmet.StrankaIDrugiAdressOIB>
  <DomainObject.Predmet.ProtustrankaIDrugiAdressOIB>
    <izvorni_sadrzaj>NEGOTIUM d.o.o. za trgovinu, ugostiteljstvo i usluge, OIB 75861407820, Obala Pape Ivana Pavla II 20, 20000 Dubrovnik</izvorni_sadrzaj>
    <derivirana_varijabla naziv="DomainObject.Predmet.ProtustrankaIDrugiAdressOIB_1">NEGOTIUM d.o.o. za trgovinu, ugostiteljstvo i usluge, OIB 75861407820, Obala Pape Ivana Pavla II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SANIJA VUKIĆ, Dubrovnik</item>
      <item>NEGOTIUM d.o.o. za trgovinu, ugostiteljstvo i usluge</item>
      <item>Nikola Banić</item>
      <item>Mato Pušić</item>
      <item>Republika Hrvatska</item>
      <item>st.up. Vlaho Monković</item>
    </izvorni_sadrzaj>
    <derivirana_varijabla naziv="DomainObject.Predmet.SudioniciListNaziv_1">
      <item>SANIJA VUKIĆ, Dubrovnik</item>
      <item>NEGOTIUM d.o.o. za trgovinu, ugostiteljstvo i usluge</item>
      <item>Nikola Banić</item>
      <item>Mato Pušić</item>
      <item>Republika Hrvatska</item>
      <item>st.up. Vlaho Monković</item>
    </derivirana_varijabla>
  </DomainObject.Predmet.SudioniciListNaziv>
  <DomainObject.Predmet.SudioniciListAdressOIB>
    <izvorni_sadrzaj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  <item>st.up. Vlaho Monković</item>
    </izvorni_sadrzaj>
    <derivirana_varijabla naziv="DomainObject.Predmet.SudioniciListAdressOIB_1">
      <item>SANIJA VUKIĆ, Dubrovnik, OIB 69305797745, Miha Pracata 2,20000 Dubrovnik</item>
      <item>NEGOTIUM d.o.o. za trgovinu, ugostiteljstvo i usluge, OIB 75861407820, Obala Pape Ivana Pavla II 20,20000 Dubrovnik</item>
      <item>Nikola Banić, OIB 68884250751, Od Puča 9,20000 Dubrovnik</item>
      <item>Mato Pušić, Sv. Križa 10a,20000 Dubrovnik</item>
      <item>Republika Hrvatska</item>
      <item>st.up. Vlaho Monković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69305797745</item>
      <item>, OIB 75861407820</item>
      <item>, OIB 68884250751</item>
      <item>, OIB null</item>
      <item>, OIB null</item>
      <item>, OIB null</item>
    </izvorni_sadrzaj>
    <derivirana_varijabla naziv="DomainObject.Predmet.SudioniciListNazivOIB_1">
      <item>, OIB 69305797745</item>
      <item>, OIB 75861407820</item>
      <item>, OIB 68884250751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385</properties:Words>
  <properties:Characters>2017</properties:Characters>
  <properties:Lines>74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2016-03-14T09:56:00Z</dcterms:created>
  <dc:creator>Ante Kačić</dc:creator>
  <cp:lastModifiedBy>Mara Marčinko</cp:lastModifiedBy>
  <cp:lastPrinted>2015-07-08T09:05:00Z</cp:lastPrinted>
  <dcterms:modified xmlns:xsi="http://www.w3.org/2001/XMLSchema-instance" xsi:type="dcterms:W3CDTF">2016-03-14T09:59:00Z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