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7f2e" w14:paraId="6097f2e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DF5788">
        <w:t>2016</w:t>
      </w:r>
      <w:r w:rsidR="005F6A0F">
        <w:t>/</w:t>
      </w:r>
      <w:r>
        <w:t>1</w:t>
      </w:r>
      <w:r w:rsidR="006F01E3">
        <w:t>6</w:t>
      </w:r>
      <w:r>
        <w:t>-</w:t>
      </w:r>
      <w:r w:rsidR="00DF5788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6A683B" w:rsidP="006178F4" w:rsidR="00E179A1">
      <w:pPr>
        <w:ind w:firstLine="708"/>
        <w:jc w:val="both"/>
      </w:pPr>
      <w:r w:rsidRPr="006A683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="00DF5788" w:rsidRPr="00DF5788">
        <w:t>AKRAP jednostavno društvo s ograničenom odgovornošću za usluge, Semeljci, Kralja Tomislava 86, MBS 030133268, OIB 99095827692</w:t>
      </w:r>
      <w:r w:rsidRPr="006A683B">
        <w:t>, dana 1</w:t>
      </w:r>
      <w:r w:rsidR="00256EBA">
        <w:t>8</w:t>
      </w:r>
      <w:r w:rsidRPr="006A683B">
        <w:t xml:space="preserve">. </w:t>
      </w:r>
      <w:r>
        <w:t>listopad</w:t>
      </w:r>
      <w:r w:rsidRPr="006A683B">
        <w:t>a 2016.</w:t>
      </w:r>
    </w:p>
    <w:p w:rsidRDefault="00E179A1" w:rsidP="006178F4" w:rsidR="00E179A1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DF5788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DF5788" w:rsidRPr="00DF5788">
        <w:t>AKRAP jednostavno društvo s ograničenom odgovornošću za usluge, Semeljci, Kralja Tomislava 86, MBS 030133268, OIB 99095827692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DF5788">
        <w:t>2016</w:t>
      </w:r>
      <w:r>
        <w:t>-1</w:t>
      </w:r>
      <w:r w:rsidR="006F01E3">
        <w:t>6</w:t>
      </w:r>
      <w:r>
        <w:t xml:space="preserve"> kod Hrvatske poštanske banke iznos od </w:t>
      </w:r>
      <w:r w:rsidR="009A406F">
        <w:t>2</w:t>
      </w:r>
      <w:r w:rsidR="00F51A6E">
        <w:t>1</w:t>
      </w:r>
      <w:r>
        <w:t>.</w:t>
      </w:r>
      <w:r w:rsidR="00F51A6E">
        <w:t>6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949AE" w:rsidP="00442BB5" w:rsidR="008949AE"/>
    <w:p w:rsidRDefault="00BE3CEC" w:rsidP="00442BB5" w:rsidR="00BE3CEC" w:rsidRPr="00442BB5"/>
    <w:p w:rsidRDefault="00DC2A67" w:rsidP="00BE3CEC" w:rsidR="00946771" w:rsidRPr="00BE3CEC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 w:rsidRPr="00702E78"/>
    <w:p w:rsidRDefault="00FC18BA" w:rsidP="00DF5788" w:rsidR="00DF5788">
      <w:pPr>
        <w:jc w:val="both"/>
      </w:pPr>
      <w:r>
        <w:tab/>
      </w:r>
      <w:r w:rsidR="00DF5788">
        <w:t>Dana 28.06.2016. zaprimljen je na ovome sudu prijedlog FINE Regionalni centar Osijek, Podružnica Osijek, klasa: 110-07/16-01/04 Ur. broj 04-06-16-10503 od 27.06.2016. godine, za otvaranje stečajnog postupka nad dužnikom AKRAP jednostavno društvo s ograničenom odgovornošću za usluge, Semeljci, Kralja Tomislava 86, MBS 030133268, OIB 99095827692, temeljem odredbe čl. 444. st. 2. Stečajnog zakona (NN 71/15, dalje: SZ).</w:t>
      </w:r>
    </w:p>
    <w:p w:rsidRDefault="00DF5788" w:rsidP="00DF5788" w:rsidR="00DF5788">
      <w:pPr>
        <w:jc w:val="both"/>
      </w:pPr>
    </w:p>
    <w:p w:rsidRDefault="00DF5788" w:rsidP="00DF5788" w:rsidR="00DF5788">
      <w:pPr>
        <w:jc w:val="both"/>
      </w:pPr>
      <w:r>
        <w:tab/>
        <w:t>U prijedlogu je navela da na dan 1.09.2015. dužnik u Očevidniku redoslijeda osnova za plaćanje ima evidentirane neizvršene osnove za plaćanje u neprekinutom razdoblju od 359 dana, u ukupnom iznosu od 50.797,21 kn, u koji iznos je uračunata kamata i naknada FINE za provedbe ovrhe na novčanim sredstvima dužnika. Navodi da dužnik ima 2 zaposlena radnika.</w:t>
      </w:r>
    </w:p>
    <w:p w:rsidRDefault="00DF5788" w:rsidP="00DF5788" w:rsidR="00DF5788">
      <w:pPr>
        <w:jc w:val="both"/>
      </w:pPr>
    </w:p>
    <w:p w:rsidRDefault="00DF5788" w:rsidP="00DF5788" w:rsidR="00DF5788">
      <w:pPr>
        <w:jc w:val="both"/>
      </w:pPr>
      <w:r>
        <w:tab/>
        <w:t>Navodi da dužnik na dan 27.06.2016. nema računa, te u obavijesti od 5.07.2016. navodi da na temelju čl. 112. st. 5. SZ dužnik na ime predujma za namirenje troškova stečajnog postupka nema zaplijenjena novčana sredstva na dan 5.07.2016.</w:t>
      </w:r>
    </w:p>
    <w:p w:rsidRDefault="00F51A6E" w:rsidP="00F51A6E" w:rsidR="00F51A6E">
      <w:pPr>
        <w:ind w:firstLine="720"/>
        <w:jc w:val="both"/>
      </w:pPr>
    </w:p>
    <w:p w:rsidRDefault="00880C35" w:rsidP="00217A8D" w:rsidR="00217A8D">
      <w:pPr>
        <w:jc w:val="both"/>
      </w:pPr>
      <w:r>
        <w:tab/>
      </w:r>
      <w:r w:rsidR="00217A8D">
        <w:t xml:space="preserve">Sud je </w:t>
      </w:r>
      <w:r w:rsidR="00217A8D" w:rsidRPr="00176811">
        <w:t xml:space="preserve">utvrdio da je predlagatelj ovlašten za podnošenje predmetnoga prijedloga temeljem odredbe čl. </w:t>
      </w:r>
      <w:r w:rsidR="00217A8D">
        <w:t>444</w:t>
      </w:r>
      <w:r w:rsidR="00217A8D" w:rsidRPr="00176811">
        <w:t xml:space="preserve">. st. </w:t>
      </w:r>
      <w:r w:rsidR="00217A8D">
        <w:t>2</w:t>
      </w:r>
      <w:r w:rsidR="00217A8D" w:rsidRPr="00176811">
        <w:t>.</w:t>
      </w:r>
      <w:r w:rsidR="00217A8D">
        <w:t xml:space="preserve"> SZ-a</w:t>
      </w:r>
      <w:r w:rsidR="00217A8D" w:rsidRPr="00176811">
        <w:t xml:space="preserve">, </w:t>
      </w:r>
      <w:r w:rsidR="00217A8D">
        <w:t xml:space="preserve">te je </w:t>
      </w:r>
      <w:r w:rsidR="00217A8D" w:rsidRPr="00670F0C">
        <w:t xml:space="preserve">donio rješenje o pokretanju prethodnog postupka i imenovao privremenog stečajnog </w:t>
      </w:r>
      <w:r w:rsidR="00217A8D">
        <w:t>upravitelja</w:t>
      </w:r>
      <w:r w:rsidR="00217A8D" w:rsidRPr="00670F0C">
        <w:t xml:space="preserve"> (čl. 115. st. 1. i 2. SZ-a), odredio mu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DA4C06">
        <w:t>1</w:t>
      </w:r>
      <w:r w:rsidR="00DB563D">
        <w:t>8</w:t>
      </w:r>
      <w:r>
        <w:t>.</w:t>
      </w:r>
      <w:r w:rsidR="00DA4C06">
        <w:t>10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i nadopunio</w:t>
      </w:r>
      <w:r w:rsidR="005C2B42">
        <w:t xml:space="preserve"> </w:t>
      </w:r>
      <w:r>
        <w:t xml:space="preserve">svoje pisano izvješće od </w:t>
      </w:r>
      <w:r w:rsidR="00AC5395">
        <w:t>6</w:t>
      </w:r>
      <w:r>
        <w:t>.</w:t>
      </w:r>
      <w:r w:rsidR="00880C35">
        <w:t>10</w:t>
      </w:r>
      <w:r>
        <w:t>.201</w:t>
      </w:r>
      <w:r w:rsidR="004569B6">
        <w:t>6</w:t>
      </w:r>
      <w:r>
        <w:t xml:space="preserve">., a koje prileži u spisu na listu </w:t>
      </w:r>
      <w:r w:rsidR="00AC5395">
        <w:t>2</w:t>
      </w:r>
      <w:r w:rsidR="00FC18BA">
        <w:t>2</w:t>
      </w:r>
      <w:r w:rsidR="00A22C4E">
        <w:t>-</w:t>
      </w:r>
      <w:r w:rsidR="00880C35">
        <w:t>2</w:t>
      </w:r>
      <w:r w:rsidR="00FC18BA">
        <w:t>6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122AC2">
        <w:t>2</w:t>
      </w:r>
      <w:r w:rsidR="00AC5395">
        <w:t>1</w:t>
      </w:r>
      <w:r w:rsidR="008949AE">
        <w:t>.</w:t>
      </w:r>
      <w:r w:rsidR="00AC5395">
        <w:t>6</w:t>
      </w:r>
      <w:r w:rsidR="008949AE">
        <w:t>00,00 kn</w:t>
      </w:r>
      <w:r w:rsidR="00DC63F1">
        <w:t xml:space="preserve"> (</w:t>
      </w:r>
      <w:r w:rsidR="005326CB" w:rsidRPr="005326CB">
        <w:t xml:space="preserve">troškovi </w:t>
      </w:r>
      <w:r w:rsidR="00306126">
        <w:t xml:space="preserve">objave </w:t>
      </w:r>
      <w:r w:rsidR="005326CB" w:rsidRPr="005326CB">
        <w:t>ogla</w:t>
      </w:r>
      <w:r w:rsidR="00306126">
        <w:t>s</w:t>
      </w:r>
      <w:r w:rsidR="005326CB" w:rsidRPr="005326CB">
        <w:t>a</w:t>
      </w:r>
      <w:r w:rsidR="00306126">
        <w:t xml:space="preserve"> u iznosu od 800,00 kn</w:t>
      </w:r>
      <w:r w:rsidR="005326CB" w:rsidRPr="005326CB">
        <w:t xml:space="preserve">, </w:t>
      </w:r>
      <w:r w:rsidR="00306126">
        <w:t xml:space="preserve">troškovi izrade novog pečata u iznosu od 300,00 kn, troškovi otvaranja, vođenja i zatvaranja računa u iznosu od 500,00 kn, </w:t>
      </w:r>
      <w:r w:rsidR="00092787">
        <w:t>troškovi vođenja knjigovodstva i arhiviranja (predvidivo trajanje stečajnog postupka 12 mjeseci – 500,00 kn mjesečno uvećano za PDV) u iznosu od 7.500,00 kn, nagrada i troškovi stečajnom upravi</w:t>
      </w:r>
      <w:r w:rsidR="00BE3CEC">
        <w:t>telju u iznosu od 10.000,00 kn i materijalni troškovi stečajnog upravitelja u iznosu od 2.500,00 kn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7D7898">
        <w:t>1</w:t>
      </w:r>
      <w:r w:rsidR="00343AFB">
        <w:t>8</w:t>
      </w:r>
      <w:r w:rsidR="00415439" w:rsidRPr="00F15533">
        <w:t xml:space="preserve">. </w:t>
      </w:r>
      <w:r w:rsidR="007D7898">
        <w:t>listopad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C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F5788" w:rsidRPr="00DF5788">
      <w:t>14 St-2016/16-19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2787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2AC2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17A8D"/>
    <w:rsid w:val="00220316"/>
    <w:rsid w:val="0022676C"/>
    <w:rsid w:val="002309B7"/>
    <w:rsid w:val="00232922"/>
    <w:rsid w:val="00241AEE"/>
    <w:rsid w:val="00256EBA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126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3AFB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A683B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5C84"/>
    <w:rsid w:val="007A6421"/>
    <w:rsid w:val="007A7CBB"/>
    <w:rsid w:val="007C0DBD"/>
    <w:rsid w:val="007C10D9"/>
    <w:rsid w:val="007C45D6"/>
    <w:rsid w:val="007C4E1A"/>
    <w:rsid w:val="007C6A48"/>
    <w:rsid w:val="007C7FF0"/>
    <w:rsid w:val="007D156B"/>
    <w:rsid w:val="007D2000"/>
    <w:rsid w:val="007D7898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0C35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406F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C5395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3CEC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606C1"/>
    <w:rsid w:val="00D711A1"/>
    <w:rsid w:val="00D745A1"/>
    <w:rsid w:val="00D75DA6"/>
    <w:rsid w:val="00D8111E"/>
    <w:rsid w:val="00D860FD"/>
    <w:rsid w:val="00D91F9F"/>
    <w:rsid w:val="00DA4C06"/>
    <w:rsid w:val="00DA74CE"/>
    <w:rsid w:val="00DB0454"/>
    <w:rsid w:val="00DB2888"/>
    <w:rsid w:val="00DB563D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DF5788"/>
    <w:rsid w:val="00DF643F"/>
    <w:rsid w:val="00E017F5"/>
    <w:rsid w:val="00E0367C"/>
    <w:rsid w:val="00E0492F"/>
    <w:rsid w:val="00E04D87"/>
    <w:rsid w:val="00E07CD6"/>
    <w:rsid w:val="00E1152F"/>
    <w:rsid w:val="00E179A1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1A6E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18BA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5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5C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5C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5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5C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5C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C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C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AKRAP jednostavno društvo s ograničenom odgovornošću za usluge</izvorni_sadrzaj>
    <derivirana_varijabla naziv="DomainObject.Predmet.ProtustrankaFormated_1">  AKRAP jednostavno društvo s ograničenom odgovornošću za usluge</derivirana_varijabla>
  </DomainObject.Predmet.ProtustrankaFormated>
  <DomainObject.Predmet.ProtustrankaFormatedOIB>
    <izvorni_sadrzaj>  AKRAP jednostavno društvo s ograničenom odgovornošću za usluge, OIB 99095827692</izvorni_sadrzaj>
    <derivirana_varijabla naziv="DomainObject.Predmet.ProtustrankaFormatedOIB_1">  AKRAP jednostavno društvo s ograničenom odgovornošću za usluge, OIB 99095827692</derivirana_varijabla>
  </DomainObject.Predmet.ProtustrankaFormatedOIB>
  <DomainObject.Predmet.ProtustrankaFormatedWithAdress>
    <izvorni_sadrzaj> AKRAP jednostavno društvo s ograničenom odgovornošću za usluge, Kralja Tomislava 86 , 31402 Semeljci</izvorni_sadrzaj>
    <derivirana_varijabla naziv="DomainObject.Predmet.ProtustrankaFormatedWithAdress_1"> AKRAP jednostavno društvo s ograničenom odgovornošću za usluge, Kralja Tomislava 86 , 31402 Semeljci</derivirana_varijabla>
  </DomainObject.Predmet.ProtustrankaFormatedWithAdress>
  <DomainObject.Predmet.ProtustrankaFormatedWithAdressOIB>
    <izvorni_sadrzaj> AKRAP jednostavno društvo s ograničenom odgovornošću za usluge, OIB 99095827692, Kralja Tomislava 86 , 31402 Semeljci</izvorni_sadrzaj>
    <derivirana_varijabla naziv="DomainObject.Predmet.ProtustrankaFormatedWithAdressOIB_1"> AKRAP jednostavno društvo s ograničenom odgovornošću za usluge, OIB 99095827692, Kralja Tomislava 86 , 31402 Semeljci</derivirana_varijabla>
  </DomainObject.Predmet.ProtustrankaFormatedWithAdressOIB>
  <DomainObject.Predmet.ProtustrankaWithAdress>
    <izvorni_sadrzaj>AKRAP jednostavno društvo s ograničenom odgovornošću za usluge Kralja Tomislava 86 , 31402 Semeljci</izvorni_sadrzaj>
    <derivirana_varijabla naziv="DomainObject.Predmet.ProtustrankaWithAdress_1">AKRAP jednostavno društvo s ograničenom odgovornošću za usluge Kralja Tomislava 86 , 31402 Semeljci</derivirana_varijabla>
  </DomainObject.Predmet.ProtustrankaWithAdress>
  <DomainObject.Predmet.ProtustrankaWithAdressOIB>
    <izvorni_sadrzaj>AKRAP jednostavno društvo s ograničenom odgovornošću za usluge, OIB 99095827692, Kralja Tomislava 86 , 31402 Semeljci</izvorni_sadrzaj>
    <derivirana_varijabla naziv="DomainObject.Predmet.ProtustrankaWithAdressOIB_1">AKRAP jednostavno društvo s ograničenom odgovornošću za usluge, OIB 99095827692, Kralja Tomislava 86 , 31402 Semeljci</derivirana_varijabla>
  </DomainObject.Predmet.ProtustrankaWithAdressOIB>
  <DomainObject.Predmet.ProtustrankaNazivFormated>
    <izvorni_sadrzaj>AKRAP jednostavno društvo s ograničenom odgovornošću za usluge</izvorni_sadrzaj>
    <derivirana_varijabla naziv="DomainObject.Predmet.ProtustrankaNazivFormated_1">AKRAP jednostavno društvo s ograničenom odgovornošću za usluge</derivirana_varijabla>
  </DomainObject.Predmet.ProtustrankaNazivFormated>
  <DomainObject.Predmet.ProtustrankaNazivFormatedOIB>
    <izvorni_sadrzaj>AKRAP jednostavno društvo s ograničenom odgovornošću za usluge, OIB 99095827692</izvorni_sadrzaj>
    <derivirana_varijabla naziv="DomainObject.Predmet.ProtustrankaNazivFormatedOIB_1">AKRAP jednostavno društvo s ograničenom odgovornošću za usluge, OIB 99095827692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AKRAP jednostavno društvo s ograničenom odgovornošću za usluge</item>
    </izvorni_sadrzaj>
    <derivirana_varijabla naziv="DomainObject.Predmet.ProtuStrankaListFormated_1">
      <item>AKRAP jednostavno društvo s ograničenom odgovornošću za usluge</item>
    </derivirana_varijabla>
  </DomainObject.Predmet.ProtuStrankaListFormated>
  <DomainObject.Predmet.ProtuStrankaListFormatedOIB>
    <izvorni_sadrzaj>
      <item>AKRAP jednostavno društvo s ograničenom odgovornošću za usluge, OIB 99095827692</item>
    </izvorni_sadrzaj>
    <derivirana_varijabla naziv="DomainObject.Predmet.ProtuStrankaListFormatedOIB_1">
      <item>AKRAP jednostavno društvo s ograničenom odgovornošću za usluge, OIB 99095827692</item>
    </derivirana_varijabla>
  </DomainObject.Predmet.ProtuStrankaListFormatedOIB>
  <DomainObject.Predmet.ProtuStrankaListFormatedWithAdress>
    <izvorni_sadrzaj>
      <item>AKRAP jednostavno društvo s ograničenom odgovornošću za usluge, Kralja Tomislava 86 , 31402 Semeljci</item>
    </izvorni_sadrzaj>
    <derivirana_varijabla naziv="DomainObject.Predmet.ProtuStrankaListFormatedWithAdress_1">
      <item>AKRAP jednostavno društvo s ograničenom odgovornošću za usluge, Kralja Tomislava 86 , 31402 Semeljci</item>
    </derivirana_varijabla>
  </DomainObject.Predmet.ProtuStrankaListFormatedWithAdress>
  <DomainObject.Predmet.ProtuStrankaListFormatedWithAdressOIB>
    <izvorni_sadrzaj>
      <item>AKRAP jednostavno društvo s ograničenom odgovornošću za usluge, OIB 99095827692, Kralja Tomislava 86 , 31402 Semeljci</item>
    </izvorni_sadrzaj>
    <derivirana_varijabla naziv="DomainObject.Predmet.ProtuStrankaListFormatedWithAdressOIB_1">
      <item>AKRAP jednostavno društvo s ograničenom odgovornošću za usluge, OIB 99095827692, Kralja Tomislava 86 , 31402 Semeljci</item>
    </derivirana_varijabla>
  </DomainObject.Predmet.ProtuStrankaListFormatedWithAdressOIB>
  <DomainObject.Predmet.ProtuStrankaListNazivFormated>
    <izvorni_sadrzaj>
      <item>AKRAP jednostavno društvo s ograničenom odgovornošću za usluge</item>
    </izvorni_sadrzaj>
    <derivirana_varijabla naziv="DomainObject.Predmet.ProtuStrankaListNazivFormated_1">
      <item>AKRAP jednostavno društvo s ograničenom odgovornošću za usluge</item>
    </derivirana_varijabla>
  </DomainObject.Predmet.ProtuStrankaListNazivFormated>
  <DomainObject.Predmet.ProtuStrankaListNazivFormatedOIB>
    <izvorni_sadrzaj>
      <item>AKRAP jednostavno društvo s ograničenom odgovornošću za usluge, OIB 99095827692</item>
    </izvorni_sadrzaj>
    <derivirana_varijabla naziv="DomainObject.Predmet.ProtuStrankaListNazivFormatedOIB_1">
      <item>AKRAP jednostavno društvo s ograničenom odgovornošću za usluge, OIB 99095827692</item>
    </derivirana_varijabla>
  </DomainObject.Predmet.ProtuStrankaListNazivFormatedOIB>
  <DomainObject.Predmet.OstaliListFormated>
    <izvorni_sadrzaj>
      <item>ŽDO GUO Osijek</item>
      <item>Žarko Timarac</item>
      <item>Tomislav Akrap</item>
    </izvorni_sadrzaj>
    <derivirana_varijabla naziv="DomainObject.Predmet.OstaliListFormated_1">
      <item>ŽDO GUO Osijek</item>
      <item>Žarko Timarac</item>
      <item>Tomislav Akrap</item>
    </derivirana_varijabla>
  </DomainObject.Predmet.OstaliListFormated>
  <DomainObject.Predmet.OstaliListFormatedOIB>
    <izvorni_sadrzaj>
      <item>ŽDO GUO Osijek</item>
      <item>Žarko Timarac, OIB 64124936540</item>
      <item>Tomislav Akrap, OIB 53447807401</item>
    </izvorni_sadrzaj>
    <derivirana_varijabla naziv="DomainObject.Predmet.OstaliListFormatedOIB_1">
      <item>ŽDO GUO Osijek</item>
      <item>Žarko Timarac, OIB 64124936540</item>
      <item>Tomislav Akrap, OIB 53447807401</item>
    </derivirana_varijabla>
  </DomainObject.Predmet.OstaliListFormatedOIB>
  <DomainObject.Predmet.OstaliListFormatedWithAdress>
    <izvorni_sadrzaj>
      <item>ŽDO GUO Osijek</item>
      <item>Žarko Timarac, Radnička 31, 34000 Požega</item>
      <item>Tomislav Akrap, Lj. Gaja 5, 23210 Biograd Na Moru</item>
    </izvorni_sadrzaj>
    <derivirana_varijabla naziv="DomainObject.Predmet.OstaliListFormatedWithAdress_1">
      <item>ŽDO GUO Osijek</item>
      <item>Žarko Timarac, Radnička 31, 34000 Požega</item>
      <item>Tomislav Akrap, Lj. Gaja 5, 23210 Biograd Na Moru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Tomislav Akrap, OIB 53447807401, Lj. Gaja 5, 23210 Biograd Na Moru</item>
    </izvorni_sadrzaj>
    <derivirana_varijabla naziv="DomainObject.Predmet.OstaliListFormatedWithAdressOIB_1">
      <item>ŽDO GUO Osijek</item>
      <item>Žarko Timarac, OIB 64124936540, Radnička 31, 34000 Požega</item>
      <item>Tomislav Akrap, OIB 53447807401, Lj. Gaja 5, 23210 Biograd Na Moru</item>
    </derivirana_varijabla>
  </DomainObject.Predmet.OstaliListFormatedWithAdressOIB>
  <DomainObject.Predmet.OstaliListNazivFormated>
    <izvorni_sadrzaj>
      <item>ŽDO GUO Osijek</item>
      <item>Žarko Timarac</item>
      <item>Tomislav Akrap</item>
    </izvorni_sadrzaj>
    <derivirana_varijabla naziv="DomainObject.Predmet.OstaliListNazivFormated_1">
      <item>ŽDO GUO Osijek</item>
      <item>Žarko Timarac</item>
      <item>Tomislav Akrap</item>
    </derivirana_varijabla>
  </DomainObject.Predmet.OstaliListNazivFormated>
  <DomainObject.Predmet.OstaliListNazivFormatedOIB>
    <izvorni_sadrzaj>
      <item>ŽDO GUO Osijek</item>
      <item>Žarko Timarac, OIB 64124936540</item>
      <item>Tomislav Akrap, OIB 53447807401</item>
    </izvorni_sadrzaj>
    <derivirana_varijabla naziv="DomainObject.Predmet.OstaliListNazivFormatedOIB_1">
      <item>ŽDO GUO Osijek</item>
      <item>Žarko Timarac, OIB 64124936540</item>
      <item>Tomislav Akrap, OIB 53447807401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AKRAP jednostavno društvo s ograničenom odgovornošću za usluge</izvorni_sadrzaj>
    <derivirana_varijabla naziv="DomainObject.Predmet.ProtustrankaIDrugi_1">AKRAP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AKRAP jednostavno društvo s ograničenom odgovornošću za usluge, OIB 99095827692, Kralja Tomislava 86 , 31402 Semeljci</izvorni_sadrzaj>
    <derivirana_varijabla naziv="DomainObject.Predmet.ProtustrankaIDrugiAdressOIB_1">AKRAP jednostavno društvo s ograničenom odgovornošću za usluge, OIB 99095827692, Kralja Tomislava 86 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AKRAP jednostavno društvo s ograničenom odgovornošću za usluge</item>
      <item>ŽDO GUO Osijek</item>
      <item>Žarko Timarac</item>
      <item>Tomislav Akrap</item>
    </izvorni_sadrzaj>
    <derivirana_varijabla naziv="DomainObject.Predmet.SudioniciListNaziv_1">
      <item>FINA RC OSIJEK</item>
      <item>AKRAP jednostavno društvo s ograničenom odgovornošću za usluge</item>
      <item>ŽDO GUO Osijek</item>
      <item>Žarko Timarac</item>
      <item>Tomislav Akrap</item>
    </derivirana_varijabla>
  </DomainObject.Predmet.SudioniciListNaziv>
  <DomainObject.Predmet.SudioniciListAdressOIB>
    <izvorni_sadrzaj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izvorni_sadrzaj>
    <derivirana_varijabla naziv="DomainObject.Predmet.SudioniciListAdressOIB_1"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99095827692</item>
      <item>, OIB null</item>
      <item>, OIB 64124936540</item>
      <item>, OIB 53447807401</item>
    </izvorni_sadrzaj>
    <derivirana_varijabla naziv="DomainObject.Predmet.SudioniciListNazivOIB_1">
      <item>, OIB 85821130368</item>
      <item>, OIB 99095827692</item>
      <item>, OIB null</item>
      <item>, OIB 64124936540</item>
      <item>, OIB 53447807401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745</properties:Words>
  <properties:Characters>4041</properties:Characters>
  <properties:Lines>92</properties:Lines>
  <properties:Paragraphs>24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2016-09-27T09:41:00Z</cp:lastPrinted>
  <dcterms:modified xmlns:xsi="http://www.w3.org/2001/XMLSchema-instance" xsi:type="dcterms:W3CDTF">2016-10-18T10:10:00Z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