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0bf7" w14:paraId="a350bf7" w:rsidRDefault="00076575" w:rsidP="00076575" w:rsidR="00076575" w:rsidRPr="00BB4AC9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076575" w:rsidP="00076575" w:rsidR="00076575" w:rsidRPr="00F96155">
      <w:r w:rsidRPr="00BB4AC9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St-193/201</w:t>
      </w:r>
      <w:r w:rsidRPr="00F96155">
        <w:t>7-</w:t>
      </w:r>
      <w:r w:rsidR="00096715" w:rsidRPr="00F96155">
        <w:t>3</w:t>
      </w:r>
      <w:r w:rsidR="00F96155">
        <w:t>7</w:t>
      </w:r>
    </w:p>
    <w:p w:rsidRDefault="00076575" w:rsidP="00076575" w:rsidR="00076575" w:rsidRPr="002F60B8">
      <w:r w:rsidRPr="002F60B8">
        <w:t xml:space="preserve"> TRGOVAČKI SUD U PAZINU</w:t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  <w:t xml:space="preserve">     </w:t>
      </w:r>
    </w:p>
    <w:p w:rsidRDefault="00076575" w:rsidP="00076575" w:rsidR="00076575" w:rsidRPr="002F60B8">
      <w:r w:rsidRPr="002F60B8">
        <w:t xml:space="preserve">     52000 PAZIN, Dršćevka 1</w:t>
      </w:r>
      <w:r w:rsidRPr="002F60B8">
        <w:tab/>
      </w:r>
    </w:p>
    <w:p w:rsidRDefault="00076575" w:rsidP="00076575" w:rsidR="00076575" w:rsidRPr="002F60B8">
      <w:r w:rsidRPr="002F60B8">
        <w:tab/>
      </w:r>
      <w:r w:rsidRPr="002F60B8">
        <w:tab/>
      </w:r>
      <w:r w:rsidRPr="002F60B8">
        <w:tab/>
        <w:t xml:space="preserve">                    </w:t>
      </w:r>
    </w:p>
    <w:p w:rsidRDefault="00076575" w:rsidP="00076575" w:rsidR="00076575" w:rsidRPr="002F60B8">
      <w:pPr>
        <w:rPr>
          <w:sz w:val="20"/>
          <w:szCs w:val="20"/>
        </w:rPr>
      </w:pP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  <w:t xml:space="preserve">       </w:t>
      </w:r>
    </w:p>
    <w:p w:rsidRDefault="00076575" w:rsidP="00076575" w:rsidR="00076575" w:rsidRPr="002F60B8">
      <w:pPr>
        <w:jc w:val="center"/>
      </w:pPr>
      <w:r w:rsidRPr="002F60B8">
        <w:t>R E P U B L I K A  H R V A T S K A</w:t>
      </w:r>
    </w:p>
    <w:p w:rsidRDefault="00076575" w:rsidP="00076575" w:rsidR="00076575" w:rsidRPr="002F60B8">
      <w:pPr>
        <w:jc w:val="center"/>
      </w:pPr>
    </w:p>
    <w:p w:rsidRDefault="00076575" w:rsidP="00076575" w:rsidR="00076575" w:rsidRPr="002F60B8">
      <w:pPr>
        <w:jc w:val="center"/>
      </w:pPr>
      <w:r w:rsidRPr="002F60B8">
        <w:t>R J E Š E NJ E</w:t>
      </w:r>
    </w:p>
    <w:p w:rsidRDefault="00076575" w:rsidP="00076575" w:rsidR="00076575" w:rsidRPr="002F60B8">
      <w:pPr>
        <w:jc w:val="both"/>
      </w:pPr>
    </w:p>
    <w:p w:rsidRDefault="00076575" w:rsidP="00076575" w:rsidR="00076575" w:rsidRPr="002F60B8">
      <w:pPr>
        <w:jc w:val="both"/>
      </w:pPr>
      <w:r w:rsidRPr="002F60B8">
        <w:tab/>
        <w:t xml:space="preserve">Trgovački sud u Pazinu, po stečajnom sucu Adrijani Labinjan Skok, u stečajnom postupku nad </w:t>
      </w:r>
      <w:r w:rsidRPr="00BA070F">
        <w:t>Stečajnom masom iza ANTONIUS d.o.o. u stečaju, Zagreb, Petrinjska 28, OIB: 670320047</w:t>
      </w:r>
      <w:r w:rsidRPr="00F96155">
        <w:t xml:space="preserve">75, </w:t>
      </w:r>
      <w:r w:rsidR="00096715" w:rsidRPr="00F96155">
        <w:t>1</w:t>
      </w:r>
      <w:r w:rsidR="00F96155" w:rsidRPr="00F96155">
        <w:t>8</w:t>
      </w:r>
      <w:r w:rsidRPr="00F96155">
        <w:t>. rujna 201</w:t>
      </w:r>
      <w:r w:rsidRPr="002F60B8">
        <w:t xml:space="preserve">8., </w:t>
      </w:r>
    </w:p>
    <w:p w:rsidRDefault="00076575" w:rsidP="00076575" w:rsidR="00076575" w:rsidRPr="00BB4AC9">
      <w:pPr>
        <w:jc w:val="both"/>
      </w:pPr>
    </w:p>
    <w:p w:rsidRDefault="00076575" w:rsidP="00076575" w:rsidR="00076575" w:rsidRPr="00BB4AC9">
      <w:pPr>
        <w:jc w:val="center"/>
        <w:rPr>
          <w:bCs/>
        </w:rPr>
      </w:pPr>
      <w:r w:rsidRPr="00BB4AC9">
        <w:rPr>
          <w:bCs/>
        </w:rPr>
        <w:t>r i j e š i o  je</w:t>
      </w:r>
    </w:p>
    <w:p w:rsidRDefault="00076575" w:rsidP="00076575" w:rsidR="00076575">
      <w:pPr>
        <w:ind w:left="705"/>
        <w:jc w:val="both"/>
      </w:pPr>
    </w:p>
    <w:p w:rsidRDefault="00076575" w:rsidP="00076575" w:rsidR="00076575" w:rsidRPr="00F96155">
      <w:pPr>
        <w:jc w:val="both"/>
      </w:pPr>
      <w:r w:rsidRPr="00F96155">
        <w:tab/>
        <w:t>I.</w:t>
      </w:r>
      <w:r w:rsidRPr="00F96155">
        <w:tab/>
        <w:t>Određuje se nagrada stečajnom upravitelju Ivanu Gjurašiću iz Zagreba, Petrinjska 28, OIB: 66025260916</w:t>
      </w:r>
      <w:r w:rsidRPr="00F96155">
        <w:rPr>
          <w:bCs/>
        </w:rPr>
        <w:t>,</w:t>
      </w:r>
      <w:r w:rsidRPr="00F96155">
        <w:t xml:space="preserve"> za poslove obavljene u stečajnom postupku nad Stečajnom masom iza ANTONIUS d.o.o. u stečaju, Zagreb, Petrinjska 28, OIB: 67032004775, u iznosu od 33.</w:t>
      </w:r>
      <w:r w:rsidR="00F96155" w:rsidRPr="00F96155">
        <w:t>188</w:t>
      </w:r>
      <w:r w:rsidRPr="00F96155">
        <w:t>,00 kn bruto.</w:t>
      </w:r>
    </w:p>
    <w:p w:rsidRDefault="00076575" w:rsidP="00076575" w:rsidR="00076575" w:rsidRPr="00F96155">
      <w:pPr>
        <w:ind w:left="705"/>
        <w:jc w:val="both"/>
      </w:pPr>
    </w:p>
    <w:p w:rsidRDefault="00076575" w:rsidP="00076575" w:rsidR="00076575" w:rsidRPr="00F96155">
      <w:pPr>
        <w:jc w:val="both"/>
      </w:pPr>
      <w:r w:rsidRPr="00F96155">
        <w:tab/>
        <w:t>II.</w:t>
      </w:r>
      <w:r w:rsidRPr="00F96155">
        <w:tab/>
        <w:t xml:space="preserve">Određuje se naknada stvarnih troškova stečajnom upravitelju Ivanu Gjurašiću iz Zagreba, Petrinjska 28, OIB: 66025260916, za poslove obavljene u stečajnom postupku nad Stečajnom masom iza ANTONIUS d.o.o. u stečaju, Zagreb, Petrinjska 28, OIB: 67032004775, po obračunu zaprimljenom 31. kolovoza 2018. u iznosu od 7.174,00 kn. </w:t>
      </w:r>
    </w:p>
    <w:p w:rsidRDefault="00076575" w:rsidP="00076575" w:rsidR="00076575" w:rsidRPr="00F96155">
      <w:pPr>
        <w:jc w:val="both"/>
      </w:pPr>
    </w:p>
    <w:p w:rsidRDefault="00076575" w:rsidP="00076575" w:rsidR="00076575" w:rsidRPr="00BB4AC9">
      <w:pPr>
        <w:jc w:val="center"/>
        <w:rPr>
          <w:bCs/>
        </w:rPr>
      </w:pPr>
      <w:r w:rsidRPr="00BB4AC9">
        <w:rPr>
          <w:bCs/>
        </w:rPr>
        <w:t>Obrazloženje</w:t>
      </w:r>
    </w:p>
    <w:p w:rsidRDefault="00076575" w:rsidP="00076575" w:rsidR="00076575" w:rsidRPr="009C0345">
      <w:pPr>
        <w:jc w:val="center"/>
        <w:rPr>
          <w:bCs/>
        </w:rPr>
      </w:pPr>
      <w:r w:rsidRPr="009C0345">
        <w:rPr>
          <w:bCs/>
        </w:rPr>
        <w:t xml:space="preserve"> </w:t>
      </w:r>
      <w:r w:rsidRPr="009C0345">
        <w:rPr>
          <w:bCs/>
        </w:rPr>
        <w:tab/>
      </w:r>
    </w:p>
    <w:p w:rsidRDefault="00076575" w:rsidP="00076575" w:rsidR="00076575" w:rsidRPr="009C0345">
      <w:pPr>
        <w:ind w:firstLine="708"/>
        <w:jc w:val="both"/>
      </w:pPr>
      <w:r w:rsidRPr="009C0345">
        <w:t>Temeljem odredbe čl. 94. st. 1., 2. i 3. Stečajnog zakona (Narodne novine broj 71/15, 104/17, dalje: SZ) stečajni upravitelj ima pravo na nagradu za svoj rad i naknadu stvarnih troškova.</w:t>
      </w:r>
    </w:p>
    <w:p w:rsidRDefault="00076575" w:rsidP="00076575" w:rsidR="00076575" w:rsidRPr="009C0345">
      <w:pPr>
        <w:ind w:firstLine="708"/>
        <w:jc w:val="both"/>
      </w:pPr>
      <w:r w:rsidRPr="009C0345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076575" w:rsidP="00076575" w:rsidR="00076575" w:rsidRPr="009C0345">
      <w:pPr>
        <w:ind w:firstLine="708"/>
        <w:jc w:val="both"/>
      </w:pPr>
      <w:r w:rsidRPr="009C0345">
        <w:t>Naknadu troškova rješenjem određuje sud na temelju pisanog, obrazloženog i dokumentiranog izvješća stečajnog upravitelja.</w:t>
      </w:r>
    </w:p>
    <w:p w:rsidRDefault="00076575" w:rsidP="00076575" w:rsidR="00076575" w:rsidRPr="009C0345">
      <w:pPr>
        <w:ind w:firstLine="708"/>
        <w:jc w:val="both"/>
      </w:pPr>
    </w:p>
    <w:p w:rsidRDefault="00076575" w:rsidP="00076575" w:rsidR="00076575" w:rsidRPr="009C0345">
      <w:pPr>
        <w:ind w:firstLine="708"/>
        <w:jc w:val="both"/>
      </w:pPr>
      <w:r w:rsidRPr="009C0345">
        <w:t xml:space="preserve">Iz izvješća stečajnog upravitelja proizlazi da je u stečajnom postupku unovčena imovina stečajnog dužnika u vrijednosti od </w:t>
      </w:r>
      <w:r w:rsidR="009C0345" w:rsidRPr="009C0345">
        <w:t>243.230,00</w:t>
      </w:r>
      <w:r w:rsidRPr="009C0345">
        <w:t xml:space="preserve"> kn.</w:t>
      </w:r>
    </w:p>
    <w:p w:rsidRDefault="00076575" w:rsidP="00076575" w:rsidR="00076575" w:rsidRPr="009C0345">
      <w:pPr>
        <w:ind w:firstLine="708"/>
        <w:jc w:val="both"/>
      </w:pPr>
    </w:p>
    <w:p w:rsidRDefault="00076575" w:rsidP="00076575" w:rsidR="00076575" w:rsidRPr="009C0345">
      <w:pPr>
        <w:jc w:val="both"/>
      </w:pPr>
      <w:r w:rsidRPr="009C0345">
        <w:tab/>
        <w:t>Slijedom navedenog određuje se nagrada stečajnom upravitelju po odredbi čl. 7. i 15. Uredbe o kriterijima i načinu obračuna i plaćanja nagrade stečajnim upraviteljima (Narodne novine 105/15, dalje: Uredba) u iznosu od 33.</w:t>
      </w:r>
      <w:r w:rsidR="009C0345" w:rsidRPr="009C0345">
        <w:t>188</w:t>
      </w:r>
      <w:r w:rsidRPr="009C0345">
        <w:t xml:space="preserve">,00 kn bruto (do 100.000,00 kn nagrada od 16% te na iznos od </w:t>
      </w:r>
      <w:r w:rsidR="009C0345" w:rsidRPr="009C0345">
        <w:t>143.230,00</w:t>
      </w:r>
      <w:r w:rsidRPr="009C0345">
        <w:t xml:space="preserve"> kn nagrada od 12%).</w:t>
      </w:r>
    </w:p>
    <w:p w:rsidRDefault="00076575" w:rsidP="00076575" w:rsidR="00076575" w:rsidRPr="009C0345">
      <w:pPr>
        <w:ind w:firstLine="708"/>
        <w:jc w:val="both"/>
      </w:pPr>
    </w:p>
    <w:p w:rsidRDefault="00076575" w:rsidP="00076575" w:rsidR="00076575" w:rsidRPr="009C0345">
      <w:pPr>
        <w:jc w:val="both"/>
      </w:pPr>
      <w:r w:rsidRPr="009C0345">
        <w:tab/>
        <w:t>S</w:t>
      </w:r>
      <w:r w:rsidRPr="009C0345">
        <w:rPr>
          <w:bCs/>
        </w:rPr>
        <w:t xml:space="preserve">tečajni upravitelj </w:t>
      </w:r>
      <w:r w:rsidRPr="009C0345">
        <w:t xml:space="preserve">Ivan Gjurašić iz Zagreba, Petrinjska 28, OIB: 66025260916, dostavio je 31. kolovoza 2018. obračun stvarnih troškova nastalih u stečajnom postupku </w:t>
      </w:r>
      <w:r w:rsidR="009C0345" w:rsidRPr="009C0345">
        <w:t xml:space="preserve">za </w:t>
      </w:r>
      <w:r w:rsidR="009C0345" w:rsidRPr="009C0345">
        <w:lastRenderedPageBreak/>
        <w:t>knjigovodstvene usluge</w:t>
      </w:r>
      <w:r w:rsidRPr="009C0345">
        <w:t xml:space="preserve"> (analiza i obrada prijava u stečajnu masu, priprema prijave poreza na dobit) u i</w:t>
      </w:r>
      <w:r w:rsidR="009C0345" w:rsidRPr="009C0345">
        <w:t>znosu od 3.125,00 kn, bankarske troškove</w:t>
      </w:r>
      <w:r w:rsidRPr="009C0345">
        <w:t xml:space="preserve"> u i</w:t>
      </w:r>
      <w:r w:rsidR="009C0345" w:rsidRPr="009C0345">
        <w:t>znosu od 300,00 kn, materijalne troškove</w:t>
      </w:r>
      <w:r w:rsidRPr="009C0345">
        <w:t xml:space="preserve"> (poštarina, državni biljezi) u</w:t>
      </w:r>
      <w:r w:rsidR="009C0345" w:rsidRPr="009C0345">
        <w:t xml:space="preserve"> iznosu od 164,00 kn te putne troškove</w:t>
      </w:r>
      <w:r w:rsidRPr="009C0345">
        <w:t xml:space="preserve"> u iznosu od 3.585,00 kn</w:t>
      </w:r>
      <w:r w:rsidR="009C0345" w:rsidRPr="009C0345">
        <w:t>, ili ukupno 7.174,00 kn</w:t>
      </w:r>
      <w:r w:rsidRPr="009C0345">
        <w:t>.</w:t>
      </w:r>
    </w:p>
    <w:p w:rsidRDefault="00076575" w:rsidP="00076575" w:rsidR="00076575" w:rsidRPr="009C0345">
      <w:pPr>
        <w:jc w:val="both"/>
      </w:pPr>
      <w:r w:rsidRPr="009C0345">
        <w:tab/>
        <w:t>Ocjenjuje se da je stečajnom upravitelju nastao zatraženi, obrazloženi i dokumentirani trošak, te da je bio potreban za obavljanje poslova u stečajnom postupku.</w:t>
      </w:r>
    </w:p>
    <w:p w:rsidRDefault="00076575" w:rsidP="00076575" w:rsidR="00076575" w:rsidRPr="009C0345">
      <w:pPr>
        <w:jc w:val="both"/>
      </w:pPr>
      <w:r w:rsidRPr="009C0345">
        <w:tab/>
        <w:t>Uvažavajući navedeno donesena je odluka kao u izreci.</w:t>
      </w:r>
    </w:p>
    <w:p w:rsidRDefault="00076575" w:rsidP="00076575" w:rsidR="00076575" w:rsidRPr="009C0345">
      <w:pPr>
        <w:jc w:val="both"/>
      </w:pPr>
    </w:p>
    <w:p w:rsidRDefault="00076575" w:rsidP="00076575" w:rsidR="00076575" w:rsidRPr="00BB4AC9">
      <w:pPr>
        <w:jc w:val="both"/>
      </w:pPr>
    </w:p>
    <w:p w:rsidRDefault="00076575" w:rsidP="00076575" w:rsidR="00076575" w:rsidRPr="009C0345">
      <w:pPr>
        <w:jc w:val="center"/>
      </w:pPr>
      <w:r w:rsidRPr="009C0345">
        <w:t xml:space="preserve">U Pazinu </w:t>
      </w:r>
      <w:r w:rsidR="00096715" w:rsidRPr="009C0345">
        <w:t>1</w:t>
      </w:r>
      <w:r w:rsidR="009C0345" w:rsidRPr="009C0345">
        <w:t>8</w:t>
      </w:r>
      <w:r w:rsidRPr="009C0345">
        <w:t>. rujna 2018.</w:t>
      </w:r>
    </w:p>
    <w:p w:rsidRDefault="00076575" w:rsidP="00076575" w:rsidR="00076575" w:rsidRPr="00BB4AC9">
      <w:pPr>
        <w:jc w:val="center"/>
      </w:pPr>
    </w:p>
    <w:p w:rsidRDefault="00076575" w:rsidP="00076575" w:rsidR="00076575" w:rsidRPr="00BB4AC9">
      <w:pPr>
        <w:jc w:val="both"/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>
        <w:t xml:space="preserve">       Stečajna sutkinja</w:t>
      </w:r>
      <w:r w:rsidRPr="00BB4AC9">
        <w:t xml:space="preserve">                 </w:t>
      </w:r>
    </w:p>
    <w:p w:rsidRDefault="00076575" w:rsidP="00076575" w:rsidR="00076575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v.r. </w:t>
      </w:r>
    </w:p>
    <w:p w:rsidRDefault="00076575" w:rsidP="00076575" w:rsidR="00076575">
      <w:pPr>
        <w:ind w:left="2160"/>
        <w:jc w:val="both"/>
      </w:pPr>
    </w:p>
    <w:p w:rsidRDefault="00076575" w:rsidP="00076575" w:rsidR="00076575">
      <w:pPr>
        <w:ind w:left="2160"/>
        <w:jc w:val="both"/>
      </w:pPr>
    </w:p>
    <w:p w:rsidRDefault="00076575" w:rsidP="00076575" w:rsidR="00076575" w:rsidRPr="00BB4AC9">
      <w:pPr>
        <w:ind w:left="2160"/>
        <w:jc w:val="both"/>
      </w:pPr>
    </w:p>
    <w:p w:rsidRDefault="00076575" w:rsidP="00076575" w:rsidR="00076575" w:rsidRPr="00BB4AC9">
      <w:r w:rsidRPr="00BB4AC9">
        <w:t>UPUTA O PRAVNOM LIJEKU:</w:t>
      </w:r>
    </w:p>
    <w:p w:rsidRDefault="00076575" w:rsidP="00076575" w:rsidR="00076575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76575" w:rsidP="00076575" w:rsidR="00076575" w:rsidRPr="00BB4AC9">
      <w:pPr>
        <w:jc w:val="both"/>
      </w:pPr>
    </w:p>
    <w:p w:rsidRDefault="00076575" w:rsidP="00076575" w:rsidR="00076575" w:rsidRPr="00BB4AC9">
      <w:r w:rsidRPr="00BB4AC9">
        <w:t>DNA:</w:t>
      </w:r>
    </w:p>
    <w:p w:rsidRDefault="00076575" w:rsidP="00076575" w:rsidR="00076575" w:rsidRPr="00BB4AC9">
      <w:r>
        <w:t>- stečajni</w:t>
      </w:r>
      <w:r w:rsidRPr="00BB4AC9">
        <w:t xml:space="preserve"> upravitelj</w:t>
      </w:r>
      <w:r w:rsidRPr="00EF1F40">
        <w:t xml:space="preserve"> </w:t>
      </w:r>
      <w:r w:rsidRPr="00076575">
        <w:t>Ivan Gjurašić iz Zagreba, Petrinjska 28</w:t>
      </w:r>
    </w:p>
    <w:p w:rsidRDefault="00076575" w:rsidP="00076575" w:rsidR="00076575">
      <w:r w:rsidRPr="00BB4AC9">
        <w:t>- e-Oglasna ploča 8 dana</w:t>
      </w:r>
    </w:p>
    <w:p w:rsidRDefault="00076575" w:rsidP="00076575" w:rsidR="00076575"/>
    <w:p w:rsidRDefault="00076575" w:rsidP="00076575" w:rsidR="00076575"/>
    <w:p w:rsidRDefault="00076575" w:rsidP="00076575" w:rsidR="00076575"/>
    <w:p w:rsidRDefault="00076575" w:rsidP="00076575" w:rsidR="00076575"/>
    <w:p w:rsidRDefault="00076575" w:rsidP="00076575" w:rsidR="00076575"/>
    <w:p w:rsidRDefault="00821A70" w:rsidR="00500701"/>
    <w:sectPr w:rsidSect="009D5755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575" w:rsidP="00076575" w:rsidR="00076575">
      <w:r>
        <w:separator/>
      </w:r>
    </w:p>
  </w:endnote>
  <w:endnote w:id="0" w:type="continuationSeparator">
    <w:p w:rsidRDefault="00076575" w:rsidP="00076575" w:rsidR="00076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575" w:rsidP="00076575" w:rsidR="00076575">
      <w:r>
        <w:separator/>
      </w:r>
    </w:p>
  </w:footnote>
  <w:footnote w:id="0" w:type="continuationSeparator">
    <w:p w:rsidRDefault="00076575" w:rsidP="00076575" w:rsidR="00076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3E2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1A70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3E2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1A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63E2" w:rsidP="00345634" w:rsidR="00345634" w:rsidRPr="009D5755">
    <w:pPr>
      <w:pStyle w:val="Zaglavlje"/>
      <w:jc w:val="center"/>
    </w:pPr>
    <w:r>
      <w:tab/>
    </w:r>
    <w:r>
      <w:tab/>
    </w:r>
    <w:r w:rsidR="00076575">
      <w:t>2 St-193/201</w:t>
    </w:r>
    <w:r w:rsidR="00076575" w:rsidRPr="00F96155">
      <w:t>7-3</w:t>
    </w:r>
    <w:r w:rsidR="00F96155" w:rsidRPr="00F96155">
      <w:t>7</w:t>
    </w:r>
  </w:p>
  <w:p w:rsidRDefault="00821A70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575"/>
    <w:rsid w:val="00076575"/>
    <w:rsid w:val="00096715"/>
    <w:rsid w:val="00554328"/>
    <w:rsid w:val="006863E2"/>
    <w:rsid w:val="00821A70"/>
    <w:rsid w:val="00985388"/>
    <w:rsid w:val="009C0345"/>
    <w:rsid w:val="00F9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657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765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7657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76575"/>
  </w:style>
  <w:style w:styleId="Tekstbalonia" w:type="paragraph">
    <w:name w:val="Balloon Text"/>
    <w:basedOn w:val="Normal"/>
    <w:link w:val="TekstbaloniaChar"/>
    <w:uiPriority w:val="99"/>
    <w:semiHidden/>
    <w:unhideWhenUsed/>
    <w:rsid w:val="00076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657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65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657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A7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A7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A7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A7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657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765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7657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76575"/>
  </w:style>
  <w:style w:styleId="Tekstbalonia" w:type="paragraph">
    <w:name w:val="Balloon Text"/>
    <w:basedOn w:val="Normal"/>
    <w:link w:val="TekstbaloniaChar"/>
    <w:uiPriority w:val="99"/>
    <w:semiHidden/>
    <w:unhideWhenUsed/>
    <w:rsid w:val="00076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657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65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657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A7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A7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A7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A7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ANTONIUS d.o.o. u stečaju</izvorni_sadrzaj>
    <derivirana_varijabla naziv="DomainObject.Predmet.ProtustrankaFormated_1">  Stečajna masa iza ANTONIUS d.o.o. u stečaju</derivirana_varijabla>
  </DomainObject.Predmet.ProtustrankaFormated>
  <DomainObject.Predmet.ProtustrankaFormatedOIB>
    <izvorni_sadrzaj>  Stečajna masa iza ANTONIUS d.o.o. u stečaju, OIB 67032004775</izvorni_sadrzaj>
    <derivirana_varijabla naziv="DomainObject.Predmet.ProtustrankaFormatedOIB_1">  Stečajna masa iza ANTONIUS d.o.o. u stečaju, OIB 67032004775</derivirana_varijabla>
  </DomainObject.Predmet.ProtustrankaFormatedOIB>
  <DomainObject.Predmet.ProtustrankaFormatedWithAdress>
    <izvorni_sadrzaj> Stečajna masa iza ANTONIUS d.o.o. u stečaju, Petrinjska 28, 10000 Zagreb</izvorni_sadrzaj>
    <derivirana_varijabla naziv="DomainObject.Predmet.ProtustrankaFormatedWithAdress_1"> Stečajna masa iza ANTONIUS d.o.o. u stečaju, Petrinjska 28, 10000 Zagreb</derivirana_varijabla>
  </DomainObject.Predmet.ProtustrankaFormatedWithAdress>
  <DomainObject.Predmet.ProtustrankaFormatedWithAdressOIB>
    <izvorni_sadrzaj> Stečajna masa iza ANTONIUS d.o.o. u stečaju, OIB 67032004775, Petrinjska 28, 10000 Zagreb</izvorni_sadrzaj>
    <derivirana_varijabla naziv="DomainObject.Predmet.ProtustrankaFormatedWithAdressOIB_1"> Stečajna masa iza ANTONIUS d.o.o. u stečaju, OIB 67032004775, Petrinjska 28, 10000 Zagreb</derivirana_varijabla>
  </DomainObject.Predmet.ProtustrankaFormatedWithAdressOIB>
  <DomainObject.Predmet.ProtustrankaWithAdress>
    <izvorni_sadrzaj>Stečajna masa iza ANTONIUS d.o.o. u stečaju Petrinjska 28, 10000 Zagreb</izvorni_sadrzaj>
    <derivirana_varijabla naziv="DomainObject.Predmet.ProtustrankaWithAdress_1">Stečajna masa iza ANTONIUS d.o.o. u stečaju Petrinjska 28, 10000 Zagreb</derivirana_varijabla>
  </DomainObject.Predmet.ProtustrankaWithAdress>
  <DomainObject.Predmet.ProtustrankaWithAdressOIB>
    <izvorni_sadrzaj>Stečajna masa iza ANTONIUS d.o.o. u stečaju, OIB 67032004775, Petrinjska 28, 10000 Zagreb</izvorni_sadrzaj>
    <derivirana_varijabla naziv="DomainObject.Predmet.ProtustrankaWithAdressOIB_1">Stečajna masa iza ANTONIUS d.o.o. u stečaju, OIB 67032004775, Petrinjska 28, 10000 Zagreb</derivirana_varijabla>
  </DomainObject.Predmet.ProtustrankaWithAdressOIB>
  <DomainObject.Predmet.ProtustrankaNazivFormated>
    <izvorni_sadrzaj>Stečajna masa iza ANTONIUS d.o.o. u stečaju</izvorni_sadrzaj>
    <derivirana_varijabla naziv="DomainObject.Predmet.ProtustrankaNazivFormated_1">Stečajna masa iza ANTONIUS d.o.o. u stečaju</derivirana_varijabla>
  </DomainObject.Predmet.ProtustrankaNazivFormated>
  <DomainObject.Predmet.ProtustrankaNazivFormatedOIB>
    <izvorni_sadrzaj>Stečajna masa iza ANTONIUS d.o.o. u stečaju, OIB 67032004775</izvorni_sadrzaj>
    <derivirana_varijabla naziv="DomainObject.Predmet.ProtustrankaNazivFormatedOIB_1">Stečajna masa iza ANTONIUS d.o.o. u stečaju, OIB 67032004775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6488.22</izvorni_sadrzaj>
    <derivirana_varijabla naziv="DomainObject.Predmet.TrenutnaVrijednost_1">6488.22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ANTONIUS d.o.o. u stečaju</item>
    </izvorni_sadrzaj>
    <derivirana_varijabla naziv="DomainObject.Predmet.ProtuStrankaListFormated_1">
      <item>Stečajna masa iza ANTONIUS d.o.o. u stečaju</item>
    </derivirana_varijabla>
  </DomainObject.Predmet.ProtuStrankaListFormated>
  <DomainObject.Predmet.ProtuStrankaListFormatedOIB>
    <izvorni_sadrzaj>
      <item>Stečajna masa iza ANTONIUS d.o.o. u stečaju, OIB 67032004775</item>
    </izvorni_sadrzaj>
    <derivirana_varijabla naziv="DomainObject.Predmet.ProtuStrankaListFormatedOIB_1">
      <item>Stečajna masa iza ANTONIUS d.o.o. u stečaju, OIB 67032004775</item>
    </derivirana_varijabla>
  </DomainObject.Predmet.ProtuStrankaListFormatedOIB>
  <DomainObject.Predmet.ProtuStrankaListFormatedWithAdress>
    <izvorni_sadrzaj>
      <item>Stečajna masa iza ANTONIUS d.o.o. u stečaju, Petrinjska 28, 10000 Zagreb</item>
    </izvorni_sadrzaj>
    <derivirana_varijabla naziv="DomainObject.Predmet.ProtuStrankaListFormatedWithAdress_1">
      <item>Stečajna masa iza ANTONIUS d.o.o. u stečaju, Petrinjska 28, 10000 Zagreb</item>
    </derivirana_varijabla>
  </DomainObject.Predmet.ProtuStrankaListFormatedWithAdress>
  <DomainObject.Predmet.ProtuStrankaListFormatedWithAdressOIB>
    <izvorni_sadrzaj>
      <item>Stečajna masa iza ANTONIUS d.o.o. u stečaju, OIB 67032004775, Petrinjska 28, 10000 Zagreb</item>
    </izvorni_sadrzaj>
    <derivirana_varijabla naziv="DomainObject.Predmet.ProtuStrankaListFormatedWithAdressOIB_1">
      <item>Stečajna masa iza ANTONIUS d.o.o. u stečaju, OIB 67032004775, Petrinjska 28, 10000 Zagreb</item>
    </derivirana_varijabla>
  </DomainObject.Predmet.ProtuStrankaListFormatedWithAdressOIB>
  <DomainObject.Predmet.ProtuStrankaListNazivFormated>
    <izvorni_sadrzaj>
      <item>Stečajna masa iza ANTONIUS d.o.o. u stečaju</item>
    </izvorni_sadrzaj>
    <derivirana_varijabla naziv="DomainObject.Predmet.ProtuStrankaListNazivFormated_1">
      <item>Stečajna masa iza ANTONIUS d.o.o. u stečaju</item>
    </derivirana_varijabla>
  </DomainObject.Predmet.ProtuStrankaListNazivFormated>
  <DomainObject.Predmet.ProtuStrankaListNazivFormatedOIB>
    <izvorni_sadrzaj>
      <item>Stečajna masa iza ANTONIUS d.o.o. u stečaju, OIB 67032004775</item>
    </izvorni_sadrzaj>
    <derivirana_varijabla naziv="DomainObject.Predmet.ProtuStrankaListNazivFormatedOIB_1">
      <item>Stečajna masa iza ANTONIUS d.o.o. u stečaju, OIB 67032004775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ANTONIUS d.o.o. u stečaju</izvorni_sadrzaj>
    <derivirana_varijabla naziv="DomainObject.Predmet.ProtustrankaIDrugi_1">Stečajna masa iza ANTONIUS d.o.o.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ANTONIUS d.o.o. u stečaju, OIB 67032004775, Petrinjska 28, 10000 Zagreb</izvorni_sadrzaj>
    <derivirana_varijabla naziv="DomainObject.Predmet.ProtustrankaIDrugiAdressOIB_1">Stečajna masa iza ANTONIUS d.o.o. u stečaju, OIB 67032004775,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ANTONIUS d.o.o. u stečaju</item>
      <item>Stečajni upravitelj Ivan Gjurašić</item>
    </izvorni_sadrzaj>
    <derivirana_varijabla naziv="DomainObject.Predmet.SudioniciListNaziv_1">
      <item>Stečajna masa iza ANTONIUS d.o.o. u stečaju</item>
      <item>Stečajni upravitelj Ivan Gjurašić</item>
    </derivirana_varijabla>
  </DomainObject.Predmet.SudioniciListNaziv>
  <DomainObject.Predmet.SudioniciListAdressOIB>
    <izvorni_sadrzaj>
      <item>Stečajna masa iza ANTONIUS d.o.o. u stečaju, OIB 67032004775, Petrinjska 28,10000 Zagreb</item>
      <item>Stečajni upravitelj Ivan Gjurašić, OIB 66025260916, Petrinjska Ulica 28,10000 Zagreb</item>
    </izvorni_sadrzaj>
    <derivirana_varijabla naziv="DomainObject.Predmet.SudioniciListAdressOIB_1">
      <item>Stečajna masa iza ANTONIUS d.o.o. u stečaju, OIB 67032004775,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67032004775</item>
      <item>, OIB 66025260916</item>
    </izvorni_sadrzaj>
    <derivirana_varijabla naziv="DomainObject.Predmet.SudioniciListNazivOIB_1">
      <item>, OIB 67032004775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2691</properties:Characters>
  <properties:Lines>78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2018-09-06T05:53:00Z</dcterms:created>
  <dc:creator>Jasmina Matika</dc:creator>
  <cp:lastModifiedBy>Jasmina Matika</cp:lastModifiedBy>
  <dcterms:modified xmlns:xsi="http://www.w3.org/2001/XMLSchema-instance" xsi:type="dcterms:W3CDTF">2018-09-18T12:33:00Z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(St-193-17 - RJEŠENJE - NAGRADA I STVARNI TROŠAK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