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1827" w14:paraId="cff182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053384" w:rsidP="005E3EB7" w:rsidR="00053384">
      <w:pPr>
        <w:jc w:val="center"/>
      </w:pPr>
    </w:p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A8118C" w:rsidR="005A4786">
      <w:pPr>
        <w:jc w:val="both"/>
      </w:pPr>
      <w:r w:rsidRPr="00DA15C9">
        <w:tab/>
      </w:r>
      <w:r w:rsidR="00A8118C" w:rsidRPr="00A8118C">
        <w:t xml:space="preserve">Trgovački sud u Pazinu, po sucu Ivanu Dujiću, odlučujući o prijedlogu predlagatelja Financijske agencije, RC Rijeka, Podružnica Pula, Giardini 5, OIB: 85821130368, radi otvaranja stečajnog postupka nad trgovačkim </w:t>
      </w:r>
      <w:r w:rsidR="00663D6A">
        <w:t xml:space="preserve">društvom </w:t>
      </w:r>
      <w:r w:rsidR="00A8118C" w:rsidRPr="00A8118C">
        <w:t>GEOKOP TRADE d.o.o. Svetvinčenat, Stancija Grgur 29 A, OIB: 02165060202</w:t>
      </w:r>
      <w:r w:rsidR="00663D6A">
        <w:t>, 07</w:t>
      </w:r>
      <w:r w:rsidR="005A4786">
        <w:t xml:space="preserve">. </w:t>
      </w:r>
      <w:r w:rsidR="00663D6A">
        <w:t>ožujka</w:t>
      </w:r>
      <w:r w:rsidR="005A4786">
        <w:t xml:space="preserve"> 2016. </w:t>
      </w:r>
    </w:p>
    <w:p w:rsidRDefault="00146239" w:rsidP="005E3EB7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663D6A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</w:t>
      </w:r>
      <w:r w:rsidR="00663D6A" w:rsidRPr="00663D6A">
        <w:rPr>
          <w:lang w:val="pl-PL"/>
        </w:rPr>
        <w:t>trgovačkim društvom</w:t>
      </w:r>
      <w:r w:rsidR="005E3EB7" w:rsidRPr="00146239">
        <w:rPr>
          <w:lang w:val="pl-PL"/>
        </w:rPr>
        <w:t xml:space="preserve"> </w:t>
      </w:r>
      <w:r w:rsidR="00A8118C" w:rsidRPr="00A8118C">
        <w:t>GEOKOP TRADE d.o.o. Svetvinčenat, Stancija Grgur 29 A, OIB: 02165060202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5A4786" w:rsid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 xml:space="preserve">Za privremenog stečajnog upravitelja imenuje se </w:t>
      </w:r>
      <w:r w:rsidR="005A4786" w:rsidRPr="005A4786">
        <w:rPr>
          <w:lang w:val="pl-PL"/>
        </w:rPr>
        <w:t>Ana</w:t>
      </w:r>
      <w:r w:rsidR="005A4786">
        <w:rPr>
          <w:lang w:val="pl-PL"/>
        </w:rPr>
        <w:t xml:space="preserve"> </w:t>
      </w:r>
      <w:r w:rsidR="005A4786" w:rsidRPr="005A4786">
        <w:rPr>
          <w:lang w:val="pl-PL"/>
        </w:rPr>
        <w:t xml:space="preserve">Glavan Dukić </w:t>
      </w:r>
      <w:r w:rsidR="005A4786">
        <w:rPr>
          <w:lang w:val="pl-PL"/>
        </w:rPr>
        <w:t xml:space="preserve">iz </w:t>
      </w:r>
      <w:r w:rsidR="005A4786" w:rsidRPr="005A4786">
        <w:rPr>
          <w:lang w:val="pl-PL"/>
        </w:rPr>
        <w:t>Rijek</w:t>
      </w:r>
      <w:r w:rsidR="005A4786">
        <w:rPr>
          <w:lang w:val="pl-PL"/>
        </w:rPr>
        <w:t xml:space="preserve">e, </w:t>
      </w:r>
      <w:r w:rsidR="005A4786" w:rsidRPr="005A4786">
        <w:rPr>
          <w:lang w:val="pl-PL"/>
        </w:rPr>
        <w:t>Užarska 17/II</w:t>
      </w:r>
      <w:r w:rsidR="005A4786">
        <w:rPr>
          <w:lang w:val="pl-PL"/>
        </w:rPr>
        <w:t>,</w:t>
      </w:r>
      <w:r w:rsidR="005A4786" w:rsidRPr="005A4786">
        <w:rPr>
          <w:lang w:val="pl-PL"/>
        </w:rPr>
        <w:tab/>
      </w:r>
      <w:r w:rsidR="005A4786">
        <w:rPr>
          <w:lang w:val="pl-PL"/>
        </w:rPr>
        <w:t>OIB</w:t>
      </w:r>
      <w:r w:rsidR="005A4786" w:rsidRPr="005A4786">
        <w:rPr>
          <w:lang w:val="pl-PL"/>
        </w:rPr>
        <w:t xml:space="preserve"> 32609326349</w:t>
      </w:r>
      <w:r w:rsidR="005A4786">
        <w:rPr>
          <w:lang w:val="pl-PL"/>
        </w:rPr>
        <w:t>.</w:t>
      </w:r>
      <w:r w:rsidR="00A43D8D" w:rsidRPr="00A43D8D">
        <w:rPr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663D6A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28</w:t>
      </w:r>
      <w:r w:rsidR="00814FDD" w:rsidRPr="00A43D8D">
        <w:rPr>
          <w:b/>
          <w:lang w:val="pl-PL"/>
        </w:rPr>
        <w:t xml:space="preserve">. </w:t>
      </w:r>
      <w:r>
        <w:rPr>
          <w:b/>
          <w:lang w:val="pl-PL"/>
        </w:rPr>
        <w:t>travnja</w:t>
      </w:r>
      <w:r w:rsidR="005E3EB7" w:rsidRPr="00A43D8D">
        <w:rPr>
          <w:b/>
          <w:lang w:val="pl-PL"/>
        </w:rPr>
        <w:t xml:space="preserve"> 201</w:t>
      </w:r>
      <w:r w:rsidR="005A4786">
        <w:rPr>
          <w:b/>
          <w:lang w:val="pl-PL"/>
        </w:rPr>
        <w:t>6</w:t>
      </w:r>
      <w:r w:rsidR="005E3EB7" w:rsidRPr="00A43D8D">
        <w:rPr>
          <w:b/>
          <w:lang w:val="pl-PL"/>
        </w:rPr>
        <w:t xml:space="preserve">. u </w:t>
      </w:r>
      <w:r w:rsidR="00A560B4" w:rsidRPr="00A43D8D">
        <w:rPr>
          <w:b/>
          <w:lang w:val="pl-PL"/>
        </w:rPr>
        <w:t>1</w:t>
      </w:r>
      <w:r>
        <w:rPr>
          <w:b/>
          <w:lang w:val="pl-PL"/>
        </w:rPr>
        <w:t>2</w:t>
      </w:r>
      <w:r w:rsidR="00814FDD" w:rsidRPr="00A43D8D">
        <w:rPr>
          <w:b/>
          <w:lang w:val="pl-PL"/>
        </w:rPr>
        <w:t>:0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833E8" w:rsidR="008833E8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5A4786" w:rsidRPr="005A4786">
        <w:rPr>
          <w:lang w:val="pl-PL"/>
        </w:rPr>
        <w:t>Ana Glavan Dukić iz Rijeke, Užarska 17/II</w:t>
      </w:r>
      <w:r w:rsidR="008833E8">
        <w:rPr>
          <w:lang w:val="pl-PL"/>
        </w:rPr>
        <w:t>,</w:t>
      </w:r>
    </w:p>
    <w:p w:rsidRDefault="00B10E2B" w:rsidP="00B10E2B" w:rsidR="00B10E2B" w:rsidRPr="00B10E2B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Pr="00B10E2B">
        <w:rPr>
          <w:lang w:val="sv-SE"/>
        </w:rPr>
        <w:t>- predlagatelji po punomoćniku,</w:t>
      </w:r>
    </w:p>
    <w:p w:rsidRDefault="00B10E2B" w:rsidP="00B10E2B" w:rsidR="00B10E2B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Pr="00B10E2B">
        <w:rPr>
          <w:lang w:val="sv-SE"/>
        </w:rPr>
        <w:t>- FINA, Podružnica Pula, Giardini 5,</w:t>
      </w:r>
    </w:p>
    <w:p w:rsidRDefault="00FB0B18" w:rsidP="00B10E2B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A8118C" w:rsidRPr="00A8118C">
        <w:t>GEOKOP TRADE d.o.o. Svetvinčenat, Stanc</w:t>
      </w:r>
      <w:r w:rsidR="00A8118C">
        <w:t>ija Grgur 29 A</w:t>
      </w:r>
      <w:r w:rsidR="00A560B4" w:rsidRPr="00A560B4">
        <w:t xml:space="preserve">, </w:t>
      </w:r>
    </w:p>
    <w:p w:rsidRDefault="00814FDD" w:rsidP="005A4786" w:rsidR="005A4786" w:rsidRPr="005A4786">
      <w:pPr>
        <w:jc w:val="both"/>
        <w:rPr>
          <w:lang w:val="sv-SE"/>
        </w:rPr>
      </w:pPr>
      <w:r>
        <w:rPr>
          <w:lang w:val="sv-SE"/>
        </w:rPr>
        <w:lastRenderedPageBreak/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A4786">
        <w:rPr>
          <w:lang w:val="sv-SE"/>
        </w:rPr>
        <w:t xml:space="preserve">zakonski zastupnik </w:t>
      </w:r>
      <w:r w:rsidR="005E3EB7">
        <w:rPr>
          <w:lang w:val="sv-SE"/>
        </w:rPr>
        <w:t xml:space="preserve">dužnika </w:t>
      </w:r>
      <w:r w:rsidR="00663D6A" w:rsidRPr="00663D6A">
        <w:rPr>
          <w:lang w:val="sv-SE"/>
        </w:rPr>
        <w:t>Ljiljan</w:t>
      </w:r>
      <w:r w:rsidR="00663D6A">
        <w:rPr>
          <w:lang w:val="sv-SE"/>
        </w:rPr>
        <w:t>a</w:t>
      </w:r>
      <w:r w:rsidR="00663D6A" w:rsidRPr="00663D6A">
        <w:rPr>
          <w:lang w:val="sv-SE"/>
        </w:rPr>
        <w:t xml:space="preserve"> Dellabernardina iz Bala, Istarska 428</w:t>
      </w:r>
      <w:r w:rsidR="00A02A37">
        <w:rPr>
          <w:lang w:val="sv-SE"/>
        </w:rPr>
        <w:t>.</w:t>
      </w:r>
    </w:p>
    <w:p w:rsidRDefault="005E3EB7" w:rsidP="005A4786" w:rsidR="005E3EB7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2D21F9" w:rsidRPr="002D21F9">
        <w:t>0</w:t>
      </w:r>
      <w:r w:rsidR="00663D6A">
        <w:t>7</w:t>
      </w:r>
      <w:r w:rsidR="002D21F9" w:rsidRPr="002D21F9">
        <w:t xml:space="preserve">. </w:t>
      </w:r>
      <w:r w:rsidR="00663D6A">
        <w:t>ožujka</w:t>
      </w:r>
      <w:r w:rsidR="002D21F9" w:rsidRPr="002D21F9">
        <w:t xml:space="preserve"> 2016.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997040" w:rsidP="005E3EB7" w:rsidR="00997040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2E751B" w:rsidP="002E751B" w:rsidR="002E751B" w:rsidRPr="002E751B">
      <w:pPr>
        <w:jc w:val="both"/>
        <w:rPr>
          <w:lang w:val="sv-SE"/>
        </w:rPr>
      </w:pPr>
      <w:r w:rsidRPr="002E751B">
        <w:rPr>
          <w:lang w:val="sv-SE"/>
        </w:rPr>
        <w:t>- privremeni stečajni upravitelj</w:t>
      </w:r>
      <w:r>
        <w:rPr>
          <w:lang w:val="sv-SE"/>
        </w:rPr>
        <w:t xml:space="preserve"> </w:t>
      </w:r>
      <w:r w:rsidR="005A4786" w:rsidRPr="005A4786">
        <w:rPr>
          <w:lang w:val="sv-SE"/>
        </w:rPr>
        <w:t>Ana Glavan Dukić iz Rijeke, Užarska 17/II</w:t>
      </w:r>
      <w:r w:rsidRPr="002E751B">
        <w:rPr>
          <w:lang w:val="sv-SE"/>
        </w:rPr>
        <w:t xml:space="preserve">, </w:t>
      </w:r>
    </w:p>
    <w:p w:rsidRDefault="00663D6A" w:rsidP="00663D6A" w:rsidR="00663D6A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Pr="002E751B">
        <w:rPr>
          <w:lang w:val="sv-SE"/>
        </w:rPr>
        <w:t xml:space="preserve"> FI</w:t>
      </w:r>
      <w:r>
        <w:rPr>
          <w:lang w:val="sv-SE"/>
        </w:rPr>
        <w:t>NA, Podružnica Pula, Giardini 5</w:t>
      </w:r>
    </w:p>
    <w:p w:rsidRDefault="005A4786" w:rsidP="005A4786" w:rsidR="005A4786" w:rsidRPr="002E751B">
      <w:pPr>
        <w:jc w:val="both"/>
        <w:rPr>
          <w:lang w:val="sv-SE"/>
        </w:rPr>
      </w:pPr>
      <w:r w:rsidRPr="002E751B">
        <w:rPr>
          <w:lang w:val="sv-SE"/>
        </w:rPr>
        <w:t xml:space="preserve">- dužnik </w:t>
      </w:r>
      <w:r w:rsidR="00A8118C" w:rsidRPr="00A8118C">
        <w:rPr>
          <w:lang w:val="sv-SE"/>
        </w:rPr>
        <w:t>GEOKOP TRADE d.o.o. Svetvinčenat, Stanc</w:t>
      </w:r>
      <w:r w:rsidR="00A8118C">
        <w:rPr>
          <w:lang w:val="sv-SE"/>
        </w:rPr>
        <w:t>ija Grgur 29 A</w:t>
      </w:r>
      <w:r w:rsidRPr="002E751B">
        <w:rPr>
          <w:lang w:val="sv-SE"/>
        </w:rPr>
        <w:t xml:space="preserve">, </w:t>
      </w:r>
    </w:p>
    <w:p w:rsidRDefault="00A02A37" w:rsidP="002E751B" w:rsidR="00A02A37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663D6A" w:rsidRPr="00663D6A">
        <w:rPr>
          <w:lang w:val="sv-SE"/>
        </w:rPr>
        <w:t>zakonski zastupnik dužnika Ljiljana Dellabernardina iz Bala, Istarska 428</w:t>
      </w:r>
      <w:r>
        <w:rPr>
          <w:lang w:val="sv-SE"/>
        </w:rPr>
        <w:t>,</w:t>
      </w:r>
    </w:p>
    <w:p w:rsidRDefault="00663D6A" w:rsidR="00663D6A">
      <w:pPr>
        <w:jc w:val="both"/>
        <w:rPr>
          <w:lang w:val="sv-SE"/>
        </w:rPr>
      </w:pPr>
    </w:p>
    <w:sectPr w:rsidSect="00053384" w:rsidR="00663D6A">
      <w:headerReference w:type="default" r:id="rId11"/>
      <w:headerReference w:type="first" r:id="rId12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D38" w:rsidP="005E3EB7" w:rsidR="00724D38">
      <w:r>
        <w:separator/>
      </w:r>
    </w:p>
  </w:endnote>
  <w:endnote w:id="0" w:type="continuationSeparator">
    <w:p w:rsidRDefault="00724D38" w:rsidP="005E3EB7" w:rsidR="00724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D38" w:rsidP="005E3EB7" w:rsidR="00724D38">
      <w:r>
        <w:separator/>
      </w:r>
    </w:p>
  </w:footnote>
  <w:footnote w:id="0" w:type="continuationSeparator">
    <w:p w:rsidRDefault="00724D38" w:rsidP="005E3EB7" w:rsidR="00724D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A8118C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3D46">
          <w:rPr>
            <w:noProof/>
          </w:rPr>
          <w:t>2</w:t>
        </w:r>
        <w:r>
          <w:fldChar w:fldCharType="end"/>
        </w:r>
        <w:r>
          <w:tab/>
        </w:r>
        <w:r w:rsidR="00A8118C" w:rsidRPr="00A8118C">
          <w:t>Posl.br.: 10 St-429/16-4</w:t>
        </w:r>
      </w:p>
    </w:sdtContent>
  </w:sdt>
  <w:p w:rsidRDefault="000C3D4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</w:t>
    </w:r>
    <w:r w:rsidR="00A8118C">
      <w:t>429</w:t>
    </w:r>
    <w:r>
      <w:t>/1</w:t>
    </w:r>
    <w:r w:rsidR="00A8118C">
      <w:t>6</w:t>
    </w:r>
    <w:r>
      <w:t>-</w:t>
    </w:r>
    <w:r w:rsidR="00A8118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53384"/>
    <w:rsid w:val="000C3D46"/>
    <w:rsid w:val="00107DA9"/>
    <w:rsid w:val="00146239"/>
    <w:rsid w:val="001E4574"/>
    <w:rsid w:val="00243371"/>
    <w:rsid w:val="00262377"/>
    <w:rsid w:val="00264035"/>
    <w:rsid w:val="0029389A"/>
    <w:rsid w:val="002D21F9"/>
    <w:rsid w:val="002D55AD"/>
    <w:rsid w:val="002E751B"/>
    <w:rsid w:val="003540FC"/>
    <w:rsid w:val="003B74B1"/>
    <w:rsid w:val="004403B7"/>
    <w:rsid w:val="0051365F"/>
    <w:rsid w:val="00554328"/>
    <w:rsid w:val="005A4786"/>
    <w:rsid w:val="005E3EB7"/>
    <w:rsid w:val="00663D6A"/>
    <w:rsid w:val="00724D38"/>
    <w:rsid w:val="00760B18"/>
    <w:rsid w:val="00814FDD"/>
    <w:rsid w:val="008833E8"/>
    <w:rsid w:val="00980656"/>
    <w:rsid w:val="00985388"/>
    <w:rsid w:val="00997040"/>
    <w:rsid w:val="00A02A37"/>
    <w:rsid w:val="00A43D8D"/>
    <w:rsid w:val="00A560B4"/>
    <w:rsid w:val="00A8118C"/>
    <w:rsid w:val="00AB661B"/>
    <w:rsid w:val="00B10E2B"/>
    <w:rsid w:val="00B849FE"/>
    <w:rsid w:val="00D14604"/>
    <w:rsid w:val="00DF28E8"/>
    <w:rsid w:val="00E1576B"/>
    <w:rsid w:val="00E40527"/>
    <w:rsid w:val="00E91898"/>
    <w:rsid w:val="00F26397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D4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D4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D4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D4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D4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D4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D4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D4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GEOKOP TRADE d.o.o. SVETVINČENAT</izvorni_sadrzaj>
    <derivirana_varijabla naziv="DomainObject.Predmet.ProtustrankaFormated_1">  GEOKOP TRADE d.o.o. SVETVINČENAT</derivirana_varijabla>
  </DomainObject.Predmet.ProtustrankaFormated>
  <DomainObject.Predmet.ProtustrankaFormatedOIB>
    <izvorni_sadrzaj>  GEOKOP TRADE d.o.o. SVETVINČENAT, OIB 02165060202</izvorni_sadrzaj>
    <derivirana_varijabla naziv="DomainObject.Predmet.ProtustrankaFormatedOIB_1">  GEOKOP TRADE d.o.o. SVETVINČENAT, OIB 02165060202</derivirana_varijabla>
  </DomainObject.Predmet.ProtustrankaFormatedOIB>
  <DomainObject.Predmet.ProtustrankaFormatedWithAdress>
    <izvorni_sadrzaj> GEOKOP TRADE d.o.o. SVETVINČENAT, Stancija Grgur 29A, 52341 Svetvinčenat</izvorni_sadrzaj>
    <derivirana_varijabla naziv="DomainObject.Predmet.ProtustrankaFormatedWithAdress_1"> GEOKOP TRADE d.o.o. SVETVINČENAT, Stancija Grgur 29A, 52341 Svetvinčenat</derivirana_varijabla>
  </DomainObject.Predmet.ProtustrankaFormatedWithAdress>
  <DomainObject.Predmet.ProtustrankaFormatedWithAdressOIB>
    <izvorni_sadrzaj> GEOKOP TRADE d.o.o. SVETVINČENAT, OIB 02165060202, Stancija Grgur 29A, 52341 Svetvinčenat</izvorni_sadrzaj>
    <derivirana_varijabla naziv="DomainObject.Predmet.ProtustrankaFormatedWithAdressOIB_1"> GEOKOP TRADE d.o.o. SVETVINČENAT, OIB 02165060202, Stancija Grgur 29A, 52341 Svetvinčenat</derivirana_varijabla>
  </DomainObject.Predmet.ProtustrankaFormatedWithAdressOIB>
  <DomainObject.Predmet.ProtustrankaWithAdress>
    <izvorni_sadrzaj>GEOKOP TRADE d.o.o. SVETVINČENAT Stancija Grgur 29A, 52341 Svetvinčenat</izvorni_sadrzaj>
    <derivirana_varijabla naziv="DomainObject.Predmet.ProtustrankaWithAdress_1">GEOKOP TRADE d.o.o. SVETVINČENAT Stancija Grgur 29A, 52341 Svetvinčenat</derivirana_varijabla>
  </DomainObject.Predmet.ProtustrankaWithAdress>
  <DomainObject.Predmet.ProtustrankaWithAdressOIB>
    <izvorni_sadrzaj>GEOKOP TRADE d.o.o. SVETVINČENAT, OIB 02165060202, Stancija Grgur 29A, 52341 Svetvinčenat</izvorni_sadrzaj>
    <derivirana_varijabla naziv="DomainObject.Predmet.ProtustrankaWithAdressOIB_1">GEOKOP TRADE d.o.o. SVETVINČENAT, OIB 02165060202, Stancija Grgur 29A, 52341 Svetvinčenat</derivirana_varijabla>
  </DomainObject.Predmet.ProtustrankaWithAdressOIB>
  <DomainObject.Predmet.ProtustrankaNazivFormated>
    <izvorni_sadrzaj>GEOKOP TRADE d.o.o. SVETVINČENAT</izvorni_sadrzaj>
    <derivirana_varijabla naziv="DomainObject.Predmet.ProtustrankaNazivFormated_1">GEOKOP TRADE d.o.o. SVETVINČENAT</derivirana_varijabla>
  </DomainObject.Predmet.ProtustrankaNazivFormated>
  <DomainObject.Predmet.ProtustrankaNazivFormatedOIB>
    <izvorni_sadrzaj>GEOKOP TRADE d.o.o. SVETVINČENAT, OIB 02165060202</izvorni_sadrzaj>
    <derivirana_varijabla naziv="DomainObject.Predmet.ProtustrankaNazivFormatedOIB_1">GEOKOP TRADE d.o.o. SVETVINČENAT, OIB 02165060202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8916443.23</izvorni_sadrzaj>
    <derivirana_varijabla naziv="DomainObject.Predmet.TrenutnaVrijednost_1">8916443.23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GEOKOP TRADE d.o.o. SVETVINČENAT</item>
    </izvorni_sadrzaj>
    <derivirana_varijabla naziv="DomainObject.Predmet.ProtuStrankaListFormated_1">
      <item>GEOKOP TRADE d.o.o. SVETVINČENAT</item>
    </derivirana_varijabla>
  </DomainObject.Predmet.ProtuStrankaListFormated>
  <DomainObject.Predmet.ProtuStrankaListFormatedOIB>
    <izvorni_sadrzaj>
      <item>GEOKOP TRADE d.o.o. SVETVINČENAT, OIB 02165060202</item>
    </izvorni_sadrzaj>
    <derivirana_varijabla naziv="DomainObject.Predmet.ProtuStrankaListFormatedOIB_1">
      <item>GEOKOP TRADE d.o.o. SVETVINČENAT, OIB 02165060202</item>
    </derivirana_varijabla>
  </DomainObject.Predmet.ProtuStrankaListFormatedOIB>
  <DomainObject.Predmet.ProtuStrankaListFormatedWithAdress>
    <izvorni_sadrzaj>
      <item>GEOKOP TRADE d.o.o. SVETVINČENAT, Stancija Grgur 29A, 52341 Svetvinčenat</item>
    </izvorni_sadrzaj>
    <derivirana_varijabla naziv="DomainObject.Predmet.ProtuStrankaListFormatedWithAdress_1">
      <item>GEOKOP TRADE d.o.o. SVETVINČENAT, Stancija Grgur 29A, 52341 Svetvinčenat</item>
    </derivirana_varijabla>
  </DomainObject.Predmet.ProtuStrankaListFormatedWithAdress>
  <DomainObject.Predmet.ProtuStrankaListFormatedWithAdressOIB>
    <izvorni_sadrzaj>
      <item>GEOKOP TRADE d.o.o. SVETVINČENAT, OIB 02165060202, Stancija Grgur 29A, 52341 Svetvinčenat</item>
    </izvorni_sadrzaj>
    <derivirana_varijabla naziv="DomainObject.Predmet.ProtuStrankaListFormatedWithAdressOIB_1">
      <item>GEOKOP TRADE d.o.o. SVETVINČENAT, OIB 02165060202, Stancija Grgur 29A, 52341 Svetvinčenat</item>
    </derivirana_varijabla>
  </DomainObject.Predmet.ProtuStrankaListFormatedWithAdressOIB>
  <DomainObject.Predmet.ProtuStrankaListNazivFormated>
    <izvorni_sadrzaj>
      <item>GEOKOP TRADE d.o.o. SVETVINČENAT</item>
    </izvorni_sadrzaj>
    <derivirana_varijabla naziv="DomainObject.Predmet.ProtuStrankaListNazivFormated_1">
      <item>GEOKOP TRADE d.o.o. SVETVINČENAT</item>
    </derivirana_varijabla>
  </DomainObject.Predmet.ProtuStrankaListNazivFormated>
  <DomainObject.Predmet.ProtuStrankaListNazivFormatedOIB>
    <izvorni_sadrzaj>
      <item>GEOKOP TRADE d.o.o. SVETVINČENAT, OIB 02165060202</item>
    </izvorni_sadrzaj>
    <derivirana_varijabla naziv="DomainObject.Predmet.ProtuStrankaListNazivFormatedOIB_1">
      <item>GEOKOP TRADE d.o.o. SVETVINČENAT, OIB 02165060202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GEOKOP TRADE d.o.o. SVETVINČENAT</izvorni_sadrzaj>
    <derivirana_varijabla naziv="DomainObject.Predmet.ProtustrankaIDrugi_1">GEOKOP TRADE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GEOKOP TRADE d.o.o. SVETVINČENAT, OIB 02165060202, Stancija Grgur 29A, 52341 Svetvinčenat</izvorni_sadrzaj>
    <derivirana_varijabla naziv="DomainObject.Predmet.ProtustrankaIDrugiAdressOIB_1">GEOKOP TRADE d.o.o. SVETVINČENAT, OIB 02165060202, Stancija Grgur 29A,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GEOKOP TRADE d.o.o. SVETVINČENAT</item>
    </izvorni_sadrzaj>
    <derivirana_varijabla naziv="DomainObject.Predmet.SudioniciListNaziv_1">
      <item>FINANCIJSKA AGENCIJA, RC RIJEKA, PODRUŽNICA PULA, PULA</item>
      <item>GEOKOP TRADE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GEOKOP TRADE d.o.o. SVETVINČENAT, OIB 02165060202, Stancija Grgur 29A,52341 Svetvinčenat</item>
    </izvorni_sadrzaj>
    <derivirana_varijabla naziv="DomainObject.Predmet.SudioniciListAdressOIB_1">
      <item>FINANCIJSKA AGENCIJA, RC RIJEKA, PODRUŽNICA PULA, PULA, OIB 85821130368, Giardini 5,52100 Pula</item>
      <item>GEOKOP TRADE d.o.o. SVETVINČENAT, OIB 02165060202, Stancija Grgur 29A,52341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02165060202</item>
    </izvorni_sadrzaj>
    <derivirana_varijabla naziv="DomainObject.Predmet.SudioniciListNazivOIB_1">
      <item>, OIB 85821130368</item>
      <item>, OIB 02165060202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C6736-66B0-4091-8FD5-61321416F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2144</properties:Characters>
  <properties:Lines>66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2016-03-08T07:28:00Z</dcterms:created>
  <dc:creator>Jasmina Matika</dc:creator>
  <cp:lastModifiedBy>Sanja Lakošeljac</cp:lastModifiedBy>
  <dcterms:modified xmlns:xsi="http://www.w3.org/2001/XMLSchema-instance" xsi:type="dcterms:W3CDTF">2016-03-08T07:31:00Z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