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21ac" w14:paraId="a8821ac" w:rsidRDefault="002D361A" w:rsidP="00150970" w:rsidR="0015097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828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 w:rsidR="00BB2F1D">
        <w:t>32</w:t>
      </w:r>
      <w:proofErr w:type="spellEnd"/>
    </w:p>
    <w:p w:rsidRDefault="00D527AF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150970" w:rsidP="00150970" w:rsidR="00150970"/>
    <w:p w:rsidRDefault="001E7CB5" w:rsidP="00150970" w:rsidR="001E7CB5"/>
    <w:p w:rsidRDefault="009E230A" w:rsidP="00150970" w:rsidR="009E230A"/>
    <w:p w:rsidRDefault="00DC4FCB" w:rsidP="00150970" w:rsidR="00150970">
      <w:pPr>
        <w:jc w:val="center"/>
      </w:pPr>
      <w:r>
        <w:t>U   I M E   R E P U B L I K E 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150970" w:rsidR="00150970">
      <w:pPr>
        <w:pStyle w:val="Tijeloteksta"/>
        <w:jc w:val="center"/>
        <w:rPr>
          <w:b/>
          <w:bCs/>
        </w:rPr>
      </w:pPr>
    </w:p>
    <w:p w:rsidRDefault="002D361A" w:rsidP="002D361A" w:rsidR="002D361A" w:rsidRPr="00F870B7"/>
    <w:p w:rsidRDefault="002D361A" w:rsidP="002D361A" w:rsidR="002D361A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1663D7">
        <w:t xml:space="preserve">FILIP </w:t>
      </w:r>
      <w:proofErr w:type="spellStart"/>
      <w:r w:rsidRPr="001663D7">
        <w:t>TRUCKS</w:t>
      </w:r>
      <w:proofErr w:type="spellEnd"/>
      <w:r w:rsidRPr="001663D7">
        <w:t xml:space="preserve"> j.d.o.o. za trgovinu i usluge,</w:t>
      </w:r>
      <w:r>
        <w:t xml:space="preserve"> u stečaju,</w:t>
      </w:r>
      <w:r w:rsidRPr="001663D7">
        <w:t xml:space="preserve"> </w:t>
      </w:r>
      <w:proofErr w:type="spellStart"/>
      <w:r w:rsidRPr="001663D7">
        <w:t>Jelisavac</w:t>
      </w:r>
      <w:proofErr w:type="spellEnd"/>
      <w:r w:rsidRPr="001663D7">
        <w:t xml:space="preserve">, Ivana </w:t>
      </w:r>
      <w:proofErr w:type="spellStart"/>
      <w:r w:rsidRPr="001663D7">
        <w:t>Brnjika</w:t>
      </w:r>
      <w:proofErr w:type="spellEnd"/>
      <w:r w:rsidRPr="001663D7">
        <w:t xml:space="preserve"> Slovaka 4/a, </w:t>
      </w:r>
      <w:proofErr w:type="spellStart"/>
      <w:r w:rsidRPr="001663D7">
        <w:t>MBS</w:t>
      </w:r>
      <w:proofErr w:type="spellEnd"/>
      <w:r w:rsidRPr="001663D7">
        <w:t xml:space="preserve">: </w:t>
      </w:r>
      <w:proofErr w:type="spellStart"/>
      <w:r w:rsidRPr="001663D7">
        <w:t>030</w:t>
      </w:r>
      <w:r>
        <w:t>137697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65189708976</w:t>
      </w:r>
      <w:proofErr w:type="spellEnd"/>
      <w:r>
        <w:t xml:space="preserve">, dana </w:t>
      </w:r>
      <w:proofErr w:type="spellStart"/>
      <w:r w:rsidR="00BB2F1D" w:rsidRPr="00BB2F1D">
        <w:t>18</w:t>
      </w:r>
      <w:proofErr w:type="spellEnd"/>
      <w:r w:rsidR="00BB2F1D">
        <w:rPr>
          <w:b/>
        </w:rPr>
        <w:t>.</w:t>
      </w:r>
      <w:r>
        <w:t xml:space="preserve"> listopada </w:t>
      </w:r>
      <w:proofErr w:type="spellStart"/>
      <w:r>
        <w:t>2017</w:t>
      </w:r>
      <w:proofErr w:type="spellEnd"/>
      <w:r>
        <w:t xml:space="preserve">.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F1CF4" w:rsidP="004F1CF4" w:rsidR="004F1CF4">
      <w:pPr>
        <w:ind w:firstLine="708"/>
        <w:jc w:val="both"/>
      </w:pPr>
      <w:r>
        <w:t xml:space="preserve">          </w:t>
      </w:r>
    </w:p>
    <w:p w:rsidRDefault="001E7CB5" w:rsidP="002A6AA5" w:rsidR="001E7CB5">
      <w:pPr>
        <w:pStyle w:val="Tijeloteksta"/>
      </w:pPr>
    </w:p>
    <w:p w:rsidRDefault="009E230A" w:rsidP="002A6AA5" w:rsidR="009E230A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9E230A" w:rsidP="007B5052" w:rsidR="009E230A">
      <w:pPr>
        <w:pStyle w:val="Tijeloteksta"/>
        <w:jc w:val="center"/>
        <w:rPr>
          <w:b/>
          <w:bCs/>
        </w:rPr>
      </w:pPr>
    </w:p>
    <w:p w:rsidRDefault="0065228E" w:rsidP="007B5052" w:rsidR="00D457D1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2A6AA5" w:rsidP="004F1CF4" w:rsidR="001E7CB5">
      <w:pPr>
        <w:pStyle w:val="Tijeloteksta"/>
        <w:numPr>
          <w:ilvl w:val="0"/>
          <w:numId w:val="1"/>
        </w:numPr>
      </w:pPr>
      <w:r>
        <w:t>ZAKLJUČUJE se ste</w:t>
      </w:r>
      <w:r w:rsidR="001C2220">
        <w:t>čajni postupak nad dužnikom</w:t>
      </w:r>
      <w:r w:rsidR="004F1CF4">
        <w:t xml:space="preserve"> </w:t>
      </w:r>
      <w:r w:rsidR="002D361A" w:rsidRPr="001663D7">
        <w:t xml:space="preserve">FILIP </w:t>
      </w:r>
      <w:proofErr w:type="spellStart"/>
      <w:r w:rsidR="002D361A" w:rsidRPr="001663D7">
        <w:t>TRUCKS</w:t>
      </w:r>
      <w:proofErr w:type="spellEnd"/>
      <w:r w:rsidR="002D361A" w:rsidRPr="001663D7">
        <w:t xml:space="preserve"> j.d.o.o. za trgovinu i usluge,</w:t>
      </w:r>
      <w:r w:rsidR="002D361A">
        <w:t xml:space="preserve"> u stečaju,</w:t>
      </w:r>
      <w:r w:rsidR="002D361A" w:rsidRPr="001663D7">
        <w:t xml:space="preserve"> </w:t>
      </w:r>
      <w:proofErr w:type="spellStart"/>
      <w:r w:rsidR="002D361A" w:rsidRPr="001663D7">
        <w:t>Jelisavac</w:t>
      </w:r>
      <w:proofErr w:type="spellEnd"/>
      <w:r w:rsidR="002D361A" w:rsidRPr="001663D7">
        <w:t xml:space="preserve">, Ivana </w:t>
      </w:r>
      <w:proofErr w:type="spellStart"/>
      <w:r w:rsidR="002D361A" w:rsidRPr="001663D7">
        <w:t>Brnjika</w:t>
      </w:r>
      <w:proofErr w:type="spellEnd"/>
      <w:r w:rsidR="002D361A" w:rsidRPr="001663D7">
        <w:t xml:space="preserve"> Slovaka 4/a, </w:t>
      </w:r>
      <w:proofErr w:type="spellStart"/>
      <w:r w:rsidR="002D361A" w:rsidRPr="001663D7">
        <w:t>MBS</w:t>
      </w:r>
      <w:proofErr w:type="spellEnd"/>
      <w:r w:rsidR="002D361A" w:rsidRPr="001663D7">
        <w:t xml:space="preserve">: </w:t>
      </w:r>
      <w:proofErr w:type="spellStart"/>
      <w:r w:rsidR="002D361A" w:rsidRPr="001663D7">
        <w:t>030</w:t>
      </w:r>
      <w:r w:rsidR="002D361A">
        <w:t>137697</w:t>
      </w:r>
      <w:proofErr w:type="spellEnd"/>
      <w:r w:rsidR="002D361A">
        <w:t xml:space="preserve">, </w:t>
      </w:r>
      <w:proofErr w:type="spellStart"/>
      <w:r w:rsidR="002D361A">
        <w:t>OIB</w:t>
      </w:r>
      <w:proofErr w:type="spellEnd"/>
      <w:r w:rsidR="002D361A">
        <w:t xml:space="preserve">: </w:t>
      </w:r>
      <w:proofErr w:type="spellStart"/>
      <w:r w:rsidR="002D361A">
        <w:t>65189708976</w:t>
      </w:r>
      <w:proofErr w:type="spellEnd"/>
      <w:r w:rsidR="002D361A">
        <w:t>.</w:t>
      </w:r>
    </w:p>
    <w:p w:rsidRDefault="002A6AA5" w:rsidP="001E7CB5" w:rsidR="001E7CB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DC4FCB">
        <w:t xml:space="preserve">postupka objavit će se </w:t>
      </w:r>
      <w:r w:rsidR="00150970">
        <w:t>na mrežnim st</w:t>
      </w:r>
      <w:r w:rsidR="001E7CB5">
        <w:t xml:space="preserve">ranicama e-oglasna ploča suda. </w:t>
      </w:r>
    </w:p>
    <w:p w:rsidRDefault="00F17A8B" w:rsidP="001E7CB5" w:rsidR="001E7CB5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1E7CB5" w:rsidP="002A6AA5" w:rsidR="001E7CB5">
      <w:pPr>
        <w:pStyle w:val="Tijeloteksta"/>
        <w:jc w:val="left"/>
      </w:pPr>
    </w:p>
    <w:p w:rsidRDefault="009E230A" w:rsidP="002A6AA5" w:rsidR="009E230A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D457D1" w:rsidP="00AE5908" w:rsidR="00D457D1">
      <w:pPr>
        <w:pStyle w:val="Tijeloteksta"/>
        <w:rPr>
          <w:b/>
          <w:bCs/>
        </w:rPr>
      </w:pPr>
    </w:p>
    <w:p w:rsidRDefault="009E230A" w:rsidP="00AE5908" w:rsidR="009E230A">
      <w:pPr>
        <w:pStyle w:val="Tijeloteksta"/>
        <w:rPr>
          <w:b/>
          <w:bCs/>
        </w:rPr>
      </w:pPr>
    </w:p>
    <w:p w:rsidRDefault="002A6AA5" w:rsidP="001E7CB5" w:rsidR="001E7CB5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4F1CF4">
        <w:t>1</w:t>
      </w:r>
      <w:r w:rsidR="002D361A">
        <w:t>1</w:t>
      </w:r>
      <w:proofErr w:type="spellEnd"/>
      <w:r w:rsidR="002D361A">
        <w:t xml:space="preserve">. listopada </w:t>
      </w:r>
      <w:proofErr w:type="spellStart"/>
      <w:r w:rsidR="001E10A6">
        <w:t>2017</w:t>
      </w:r>
      <w:proofErr w:type="spellEnd"/>
      <w:r w:rsidR="001E10A6">
        <w:t xml:space="preserve">. stečajna upraviteljica podnijela </w:t>
      </w:r>
      <w:r w:rsidR="00114AAF">
        <w:t>je izvješće o tijeku stečajnog postupka, raspravljen je završ</w:t>
      </w:r>
      <w:r w:rsidR="002D361A">
        <w:t>ni račun stečajnog upravitelja.</w:t>
      </w:r>
    </w:p>
    <w:p w:rsidRDefault="001E7CB5" w:rsidP="001E7CB5" w:rsidR="001E7CB5">
      <w:pPr>
        <w:pStyle w:val="Tijeloteksta"/>
        <w:jc w:val="center"/>
      </w:pPr>
    </w:p>
    <w:p w:rsidRDefault="00F17A8B" w:rsidP="00672635" w:rsidR="005C46A4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4F1CF4">
        <w:t xml:space="preserve"> </w:t>
      </w:r>
      <w:proofErr w:type="spellStart"/>
      <w:r w:rsidR="002D361A">
        <w:t>134.733</w:t>
      </w:r>
      <w:proofErr w:type="spellEnd"/>
      <w:r w:rsidR="002D361A">
        <w:t>,</w:t>
      </w:r>
      <w:proofErr w:type="spellStart"/>
      <w:r w:rsidR="002D361A">
        <w:t>70</w:t>
      </w:r>
      <w:proofErr w:type="spellEnd"/>
      <w:r w:rsidR="001E10A6">
        <w:t xml:space="preserve"> </w:t>
      </w:r>
      <w:r w:rsidR="00D457D1">
        <w:t>kn, i to</w:t>
      </w:r>
      <w:r w:rsidR="002D361A">
        <w:t xml:space="preserve"> naplatom</w:t>
      </w:r>
      <w:r w:rsidR="00672635">
        <w:t xml:space="preserve"> potraživanja stečajnog dužnika.  </w:t>
      </w:r>
    </w:p>
    <w:p w:rsidRDefault="00672635" w:rsidP="00672635" w:rsidR="00672635">
      <w:pPr>
        <w:pStyle w:val="Tijeloteksta"/>
      </w:pPr>
    </w:p>
    <w:p w:rsidRDefault="00CA2152" w:rsidP="002A6AA5" w:rsidR="00355088">
      <w:pPr>
        <w:pStyle w:val="Tijeloteksta"/>
      </w:pPr>
      <w:r>
        <w:tab/>
        <w:t xml:space="preserve">Na </w:t>
      </w:r>
      <w:r w:rsidR="002B4E68">
        <w:t>i</w:t>
      </w:r>
      <w:r w:rsidR="00CB6429">
        <w:t>spitn</w:t>
      </w:r>
      <w:r w:rsidR="00672635">
        <w:t>o</w:t>
      </w:r>
      <w:r w:rsidR="00CB6429">
        <w:t>m ročišt</w:t>
      </w:r>
      <w:r w:rsidR="00672635">
        <w:t xml:space="preserve">u održanom dana </w:t>
      </w:r>
      <w:proofErr w:type="spellStart"/>
      <w:r w:rsidR="00672635">
        <w:t>28</w:t>
      </w:r>
      <w:proofErr w:type="spellEnd"/>
      <w:r w:rsidR="00672635">
        <w:t xml:space="preserve">. rujna </w:t>
      </w:r>
      <w:proofErr w:type="spellStart"/>
      <w:r w:rsidR="00672635">
        <w:t>2016</w:t>
      </w:r>
      <w:proofErr w:type="spellEnd"/>
      <w:r w:rsidR="00672635">
        <w:t>. godine</w:t>
      </w:r>
      <w:r w:rsidR="00CB6429">
        <w:t xml:space="preserve"> </w:t>
      </w:r>
      <w:r w:rsidR="002B4E68">
        <w:t>utvrđene</w:t>
      </w:r>
      <w:r w:rsidR="00B64531">
        <w:t xml:space="preserve"> </w:t>
      </w:r>
      <w:r w:rsidR="002B4E68">
        <w:t xml:space="preserve"> su</w:t>
      </w:r>
      <w:r w:rsidR="001E7CB5">
        <w:t xml:space="preserve">  </w:t>
      </w:r>
      <w:r w:rsidR="002B4E68">
        <w:t xml:space="preserve"> i</w:t>
      </w:r>
      <w:r w:rsidR="001E7CB5">
        <w:t xml:space="preserve">  </w:t>
      </w:r>
      <w:r w:rsidR="002B4E68">
        <w:t xml:space="preserve"> priznate tražbine vjerovnika </w:t>
      </w:r>
      <w:r w:rsidR="00672635">
        <w:t xml:space="preserve"> </w:t>
      </w:r>
      <w:r w:rsidR="004E6664">
        <w:t>I</w:t>
      </w:r>
      <w:r w:rsidR="00355088">
        <w:t xml:space="preserve"> višeg isplatnog reda u ukupnom iznosu od</w:t>
      </w:r>
      <w:r w:rsidR="007A62DE">
        <w:t xml:space="preserve"> </w:t>
      </w:r>
      <w:proofErr w:type="spellStart"/>
      <w:r w:rsidR="00672635">
        <w:t>108.943</w:t>
      </w:r>
      <w:proofErr w:type="spellEnd"/>
      <w:r w:rsidR="00672635">
        <w:t>,</w:t>
      </w:r>
      <w:proofErr w:type="spellStart"/>
      <w:r w:rsidR="00672635">
        <w:t>65</w:t>
      </w:r>
      <w:proofErr w:type="spellEnd"/>
      <w:r w:rsidR="00672635">
        <w:t xml:space="preserve"> kn i tražbine vjerovnika II višeg isplatnog reda u ukupnom iznosu od </w:t>
      </w:r>
      <w:proofErr w:type="spellStart"/>
      <w:r w:rsidR="00C876F4">
        <w:t>60.317</w:t>
      </w:r>
      <w:proofErr w:type="spellEnd"/>
      <w:r w:rsidR="00C876F4">
        <w:t>,</w:t>
      </w:r>
      <w:proofErr w:type="spellStart"/>
      <w:r w:rsidR="00C876F4">
        <w:t>47</w:t>
      </w:r>
      <w:proofErr w:type="spellEnd"/>
      <w:r w:rsidR="00C876F4">
        <w:t xml:space="preserve"> kn.</w:t>
      </w:r>
      <w:r w:rsidR="007A62DE">
        <w:t xml:space="preserve"> </w:t>
      </w:r>
    </w:p>
    <w:p w:rsidRDefault="008E2628" w:rsidP="008E2628" w:rsidR="008E2628">
      <w:pPr>
        <w:pStyle w:val="Tijeloteksta"/>
        <w:ind w:firstLine="705"/>
      </w:pPr>
    </w:p>
    <w:p w:rsidRDefault="008E2628" w:rsidP="008E2628" w:rsidR="00CA2152">
      <w:pPr>
        <w:pStyle w:val="Tijeloteksta"/>
        <w:ind w:firstLine="705"/>
      </w:pPr>
      <w:r>
        <w:t xml:space="preserve"> Tijekom stečajnog postupka</w:t>
      </w:r>
      <w:r w:rsidR="00CA2152">
        <w:t xml:space="preserve"> nisu provođene diobe vjerovnicima. </w:t>
      </w:r>
    </w:p>
    <w:p w:rsidRDefault="00CA2152" w:rsidP="004E6664" w:rsidR="00CA2152">
      <w:pPr>
        <w:pStyle w:val="Tijeloteksta"/>
      </w:pPr>
    </w:p>
    <w:p w:rsidRDefault="009E230A" w:rsidP="004E6664" w:rsidR="009E230A">
      <w:pPr>
        <w:pStyle w:val="Tijeloteksta"/>
      </w:pPr>
    </w:p>
    <w:p w:rsidRDefault="009E230A" w:rsidP="004E6664" w:rsidR="009E230A">
      <w:pPr>
        <w:pStyle w:val="Tijeloteksta"/>
      </w:pPr>
    </w:p>
    <w:p w:rsidRDefault="009E230A" w:rsidP="00C876F4" w:rsidR="009E230A">
      <w:pPr>
        <w:pStyle w:val="Tijeloteksta"/>
        <w:jc w:val="center"/>
      </w:pPr>
      <w:r>
        <w:lastRenderedPageBreak/>
        <w:t>2</w:t>
      </w:r>
    </w:p>
    <w:p w:rsidRDefault="009E230A" w:rsidP="009E230A" w:rsidR="009E230A">
      <w:pPr>
        <w:pStyle w:val="Tijeloteksta"/>
        <w:jc w:val="center"/>
      </w:pPr>
    </w:p>
    <w:p w:rsidRDefault="009E230A" w:rsidP="004E6664" w:rsidR="009E230A">
      <w:pPr>
        <w:pStyle w:val="Tijeloteksta"/>
      </w:pPr>
    </w:p>
    <w:p w:rsidRDefault="009E230A" w:rsidP="004E6664" w:rsidR="009E230A">
      <w:pPr>
        <w:pStyle w:val="Tijeloteksta"/>
      </w:pPr>
    </w:p>
    <w:p w:rsidRDefault="00C876F4" w:rsidP="00C876F4" w:rsidR="00CA2152">
      <w:pPr>
        <w:pStyle w:val="Tijeloteksta"/>
        <w:ind w:firstLine="705"/>
      </w:pPr>
      <w:r>
        <w:t xml:space="preserve">Tijekom stečajnog postupka podmireni </w:t>
      </w:r>
      <w:r w:rsidR="00CA2152">
        <w:t xml:space="preserve">su troškovi stečajnog postupka i ostale obveze stečajne mase u iznosu od </w:t>
      </w:r>
      <w:proofErr w:type="spellStart"/>
      <w:r>
        <w:t>34.784</w:t>
      </w:r>
      <w:proofErr w:type="spellEnd"/>
      <w:r>
        <w:t>,</w:t>
      </w:r>
      <w:proofErr w:type="spellStart"/>
      <w:r>
        <w:t>75</w:t>
      </w:r>
      <w:proofErr w:type="spellEnd"/>
      <w:r>
        <w:t xml:space="preserve"> </w:t>
      </w:r>
      <w:r w:rsidR="00CA2152">
        <w:t xml:space="preserve">kn. </w:t>
      </w:r>
    </w:p>
    <w:p w:rsidRDefault="002027A5" w:rsidP="00066069" w:rsidR="002027A5">
      <w:pPr>
        <w:pStyle w:val="Tijeloteksta"/>
      </w:pPr>
    </w:p>
    <w:p w:rsidRDefault="00C876F4" w:rsidP="008B7EC8" w:rsidR="008B7EC8">
      <w:pPr>
        <w:pStyle w:val="Tijeloteksta"/>
        <w:ind w:firstLine="705"/>
      </w:pPr>
      <w:r>
        <w:t>Na temelju preostalih</w:t>
      </w:r>
      <w:r w:rsidR="008B7EC8">
        <w:t xml:space="preserve"> raspoloživih sredstava stečajna upraviteljica  izradila  je diobni popis za završnu diobu, prema kome su namirene tražbine vjerovnika I</w:t>
      </w:r>
      <w:r w:rsidR="009E230A">
        <w:t xml:space="preserve"> </w:t>
      </w:r>
      <w:r w:rsidR="008B7EC8">
        <w:t xml:space="preserve">višeg isplatnog reda u iznosu od </w:t>
      </w:r>
      <w:proofErr w:type="spellStart"/>
      <w:r>
        <w:t>96.959</w:t>
      </w:r>
      <w:proofErr w:type="spellEnd"/>
      <w:r>
        <w:t>,</w:t>
      </w:r>
      <w:proofErr w:type="spellStart"/>
      <w:r>
        <w:t>85</w:t>
      </w:r>
      <w:proofErr w:type="spellEnd"/>
      <w:r>
        <w:t xml:space="preserve"> </w:t>
      </w:r>
      <w:r w:rsidR="008B7EC8">
        <w:t xml:space="preserve">kn što čini </w:t>
      </w:r>
      <w:proofErr w:type="spellStart"/>
      <w:r>
        <w:t>89</w:t>
      </w:r>
      <w:proofErr w:type="spellEnd"/>
      <w:r w:rsidR="008B7EC8">
        <w:t xml:space="preserve"> % priznatih i utvrđenih  tražbina vjerovnika ovog isplatnog reda, što je stečajni sudac odobrio te na ovaj diobni popis nije pristigao niti jedan prigovor. </w:t>
      </w:r>
    </w:p>
    <w:p w:rsidRDefault="008B7EC8" w:rsidP="008B7EC8" w:rsidR="008B7EC8">
      <w:pPr>
        <w:pStyle w:val="Tijeloteksta"/>
      </w:pPr>
    </w:p>
    <w:p w:rsidRDefault="008B7EC8" w:rsidP="00C876F4" w:rsidR="008B7EC8">
      <w:pPr>
        <w:pStyle w:val="Tijeloteksta"/>
        <w:ind w:firstLine="705"/>
      </w:pPr>
      <w:r>
        <w:t xml:space="preserve">Kako iz izvješća stečajne  upraviteljice, na završnom ročištu, proizlazi da su poslovi u ovom stečajnom postupku dovršeni, unovčena je sva imovina stečajnog dužnika, primjenom Odredbe članka </w:t>
      </w:r>
      <w:proofErr w:type="spellStart"/>
      <w:r w:rsidR="00C876F4">
        <w:t>286</w:t>
      </w:r>
      <w:proofErr w:type="spellEnd"/>
      <w:r w:rsidR="00C876F4">
        <w:t>.</w:t>
      </w:r>
      <w:r w:rsidR="00015211">
        <w:t xml:space="preserve"> </w:t>
      </w:r>
      <w:r>
        <w:t xml:space="preserve">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 donijeto je rješenje kao u izreci.</w:t>
      </w:r>
    </w:p>
    <w:p w:rsidRDefault="00C876F4" w:rsidP="00C876F4" w:rsidR="00C876F4">
      <w:pPr>
        <w:pStyle w:val="Tijeloteksta"/>
        <w:ind w:firstLine="705"/>
      </w:pPr>
    </w:p>
    <w:p w:rsidRDefault="00C876F4" w:rsidP="00C876F4" w:rsidR="00C876F4">
      <w:pPr>
        <w:pStyle w:val="Tijeloteksta"/>
        <w:ind w:firstLine="705"/>
      </w:pPr>
    </w:p>
    <w:p w:rsidRDefault="00C876F4" w:rsidP="00C876F4" w:rsidR="00C876F4">
      <w:pPr>
        <w:pStyle w:val="Tijeloteksta"/>
        <w:ind w:firstLine="705"/>
      </w:pPr>
    </w:p>
    <w:p w:rsidRDefault="008B7EC8" w:rsidP="009E230A" w:rsidR="008B7EC8">
      <w:pPr>
        <w:pStyle w:val="Tijeloteksta"/>
        <w:ind w:left="720"/>
        <w:jc w:val="center"/>
      </w:pPr>
      <w:r>
        <w:t>U Osijeku</w:t>
      </w:r>
      <w:r w:rsidR="00BB2F1D">
        <w:t xml:space="preserve">, </w:t>
      </w:r>
      <w:proofErr w:type="spellStart"/>
      <w:r w:rsidR="00BB2F1D">
        <w:t>18</w:t>
      </w:r>
      <w:proofErr w:type="spellEnd"/>
      <w:r w:rsidR="00BB2F1D">
        <w:t>.</w:t>
      </w:r>
      <w:r w:rsidR="00C876F4">
        <w:t xml:space="preserve"> listopad 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8B7EC8" w:rsidP="009E230A" w:rsidR="008B7EC8">
      <w:pPr>
        <w:pStyle w:val="Tijeloteksta"/>
      </w:pPr>
    </w:p>
    <w:p w:rsidRDefault="008B7EC8" w:rsidP="009E230A" w:rsidR="008B7EC8">
      <w:pPr>
        <w:pStyle w:val="Tijeloteksta"/>
      </w:pPr>
      <w:r>
        <w:t>Zapisničar</w:t>
      </w:r>
    </w:p>
    <w:p w:rsidRDefault="00BB2F1D" w:rsidP="009E230A" w:rsidR="008B7EC8">
      <w:pPr>
        <w:pStyle w:val="Tijeloteksta"/>
      </w:pPr>
      <w:r>
        <w:t>Žana Bem</w:t>
      </w:r>
    </w:p>
    <w:p w:rsidRDefault="008B7EC8" w:rsidP="008B7EC8" w:rsidR="008B7EC8">
      <w:pPr>
        <w:pStyle w:val="Tijeloteksta"/>
        <w:ind w:left="720"/>
      </w:pPr>
    </w:p>
    <w:p w:rsidRDefault="008B7EC8" w:rsidP="008B7EC8" w:rsidR="008B7EC8">
      <w:pPr>
        <w:pStyle w:val="Tijeloteksta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STEČAJNI SUDAC</w:t>
      </w:r>
    </w:p>
    <w:p w:rsidRDefault="008B7EC8" w:rsidP="008B7EC8" w:rsidR="008B7EC8">
      <w:pPr>
        <w:pStyle w:val="Tijeloteksta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Jadranka Herman</w:t>
      </w:r>
    </w:p>
    <w:p w:rsidRDefault="008B7EC8" w:rsidP="008B7EC8" w:rsidR="008B7EC8">
      <w:pPr>
        <w:pStyle w:val="Tijeloteksta"/>
        <w:ind w:left="720"/>
      </w:pPr>
    </w:p>
    <w:p w:rsidRDefault="008B7EC8" w:rsidP="009E230A" w:rsidR="008B7EC8">
      <w:pPr>
        <w:pStyle w:val="Tijeloteksta"/>
      </w:pPr>
    </w:p>
    <w:p w:rsidRDefault="008B7EC8" w:rsidP="008B7EC8" w:rsidR="008B7EC8">
      <w:pPr>
        <w:pStyle w:val="Tijeloteksta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15211" w:rsidP="009E230A" w:rsidR="00015211">
      <w:pPr>
        <w:pStyle w:val="Tijeloteksta"/>
      </w:pPr>
      <w:r>
        <w:t>UPUTA O PRAVNOM LIJEKU:</w:t>
      </w:r>
    </w:p>
    <w:p w:rsidRDefault="008B7EC8" w:rsidP="009E230A" w:rsidR="008B7EC8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8B7EC8" w:rsidP="008B7EC8" w:rsidR="008B7EC8">
      <w:pPr>
        <w:pStyle w:val="Tijeloteksta"/>
        <w:ind w:left="720"/>
      </w:pPr>
    </w:p>
    <w:p w:rsidRDefault="008B7EC8" w:rsidP="008B7EC8" w:rsidR="008B7EC8">
      <w:pPr>
        <w:pStyle w:val="Tijeloteksta"/>
        <w:ind w:left="720"/>
      </w:pPr>
    </w:p>
    <w:p w:rsidRDefault="008B7EC8" w:rsidP="009E230A" w:rsidR="008B7EC8">
      <w:pPr>
        <w:pStyle w:val="Tijeloteksta"/>
      </w:pPr>
      <w:r>
        <w:t>DNA</w:t>
      </w:r>
    </w:p>
    <w:p w:rsidRDefault="008B7EC8" w:rsidP="009E230A" w:rsidR="009E230A">
      <w:pPr>
        <w:pStyle w:val="Tijeloteksta"/>
        <w:numPr>
          <w:ilvl w:val="0"/>
          <w:numId w:val="6"/>
        </w:numPr>
      </w:pPr>
      <w:r>
        <w:t xml:space="preserve">predlagatelj </w:t>
      </w:r>
      <w:r w:rsidR="009E230A">
        <w:t xml:space="preserve">FINA Regionalni centar Osijek </w:t>
      </w:r>
    </w:p>
    <w:p w:rsidRDefault="009E230A" w:rsidP="009E230A" w:rsidR="009E230A">
      <w:pPr>
        <w:pStyle w:val="Tijeloteksta"/>
        <w:numPr>
          <w:ilvl w:val="0"/>
          <w:numId w:val="6"/>
        </w:numPr>
      </w:pPr>
      <w:r>
        <w:t xml:space="preserve">stečajna upraviteljica Lidija </w:t>
      </w:r>
      <w:proofErr w:type="spellStart"/>
      <w:r>
        <w:t>Balog</w:t>
      </w:r>
      <w:proofErr w:type="spellEnd"/>
      <w:r>
        <w:t xml:space="preserve"> dipl. oec. iz Bilja</w:t>
      </w:r>
    </w:p>
    <w:p w:rsidRDefault="008B7EC8" w:rsidP="009E230A" w:rsidR="008B7EC8">
      <w:pPr>
        <w:pStyle w:val="Tijeloteksta"/>
        <w:numPr>
          <w:ilvl w:val="0"/>
          <w:numId w:val="6"/>
        </w:numPr>
      </w:pPr>
      <w:r>
        <w:t>Sudski</w:t>
      </w:r>
      <w:r w:rsidR="009E230A">
        <w:t xml:space="preserve"> registar -  nakon pravomoćnosti</w:t>
      </w:r>
    </w:p>
    <w:p w:rsidRDefault="008B7EC8" w:rsidP="009E230A" w:rsidR="008B7EC8">
      <w:pPr>
        <w:pStyle w:val="Tijeloteksta"/>
        <w:numPr>
          <w:ilvl w:val="0"/>
          <w:numId w:val="6"/>
        </w:numPr>
      </w:pPr>
      <w:r>
        <w:t>e-oglasna ploča</w:t>
      </w:r>
    </w:p>
    <w:p w:rsidRDefault="008B7EC8" w:rsidP="009E230A" w:rsidR="008B7EC8">
      <w:pPr>
        <w:pStyle w:val="Tijeloteksta"/>
        <w:numPr>
          <w:ilvl w:val="0"/>
          <w:numId w:val="6"/>
        </w:numPr>
      </w:pPr>
      <w:r>
        <w:t>Porezna uprava Osijek</w:t>
      </w:r>
    </w:p>
    <w:p w:rsidRDefault="00015211" w:rsidP="009E230A" w:rsidR="008B7EC8">
      <w:pPr>
        <w:pStyle w:val="Tijeloteksta"/>
        <w:numPr>
          <w:ilvl w:val="0"/>
          <w:numId w:val="6"/>
        </w:numPr>
      </w:pPr>
      <w:r>
        <w:t>FINA Našice</w:t>
      </w:r>
    </w:p>
    <w:p w:rsidRDefault="008B7EC8" w:rsidP="009E230A" w:rsidR="008B7EC8">
      <w:pPr>
        <w:pStyle w:val="Tijeloteksta"/>
        <w:numPr>
          <w:ilvl w:val="0"/>
          <w:numId w:val="6"/>
        </w:numPr>
      </w:pPr>
      <w:r>
        <w:t>Riješeno zaključenjem</w:t>
      </w:r>
    </w:p>
    <w:p w:rsidRDefault="00BB2F1D" w:rsidP="009E230A" w:rsidR="00A8611B" w:rsidRPr="00355088">
      <w:pPr>
        <w:pStyle w:val="Tijeloteksta"/>
        <w:numPr>
          <w:ilvl w:val="0"/>
          <w:numId w:val="6"/>
        </w:numPr>
      </w:pPr>
      <w:r>
        <w:t>k. 18/11</w:t>
      </w:r>
    </w:p>
    <w:sectPr w:rsidSect="001E7CB5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1134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0760B"/>
    <w:multiLevelType w:val="hybridMultilevel"/>
    <w:tmpl w:val="379A6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11"/>
    <w:rsid w:val="0005396D"/>
    <w:rsid w:val="00066069"/>
    <w:rsid w:val="000708FE"/>
    <w:rsid w:val="000C20F1"/>
    <w:rsid w:val="000E414B"/>
    <w:rsid w:val="00101E37"/>
    <w:rsid w:val="00111495"/>
    <w:rsid w:val="00114AAF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D7279"/>
    <w:rsid w:val="001E10A6"/>
    <w:rsid w:val="001E75FC"/>
    <w:rsid w:val="001E7CB5"/>
    <w:rsid w:val="002027A5"/>
    <w:rsid w:val="002142C7"/>
    <w:rsid w:val="00217EC7"/>
    <w:rsid w:val="00223C8E"/>
    <w:rsid w:val="00275CB7"/>
    <w:rsid w:val="00276E19"/>
    <w:rsid w:val="00291B9C"/>
    <w:rsid w:val="002A6AA5"/>
    <w:rsid w:val="002B4E68"/>
    <w:rsid w:val="002C7293"/>
    <w:rsid w:val="002D361A"/>
    <w:rsid w:val="002D56BB"/>
    <w:rsid w:val="002E1BA7"/>
    <w:rsid w:val="003113AD"/>
    <w:rsid w:val="00313F98"/>
    <w:rsid w:val="00327B99"/>
    <w:rsid w:val="003364FB"/>
    <w:rsid w:val="00343E51"/>
    <w:rsid w:val="00346D7E"/>
    <w:rsid w:val="00355088"/>
    <w:rsid w:val="003702CF"/>
    <w:rsid w:val="003E08E5"/>
    <w:rsid w:val="003E147C"/>
    <w:rsid w:val="003F5279"/>
    <w:rsid w:val="00437419"/>
    <w:rsid w:val="00463FE6"/>
    <w:rsid w:val="00473871"/>
    <w:rsid w:val="004806AD"/>
    <w:rsid w:val="00497410"/>
    <w:rsid w:val="004A2829"/>
    <w:rsid w:val="004E5065"/>
    <w:rsid w:val="004E6664"/>
    <w:rsid w:val="004F1CF4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3D04"/>
    <w:rsid w:val="005C46A4"/>
    <w:rsid w:val="005F03B9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2635"/>
    <w:rsid w:val="00673B3A"/>
    <w:rsid w:val="006A56C2"/>
    <w:rsid w:val="006D0173"/>
    <w:rsid w:val="00725641"/>
    <w:rsid w:val="00731E45"/>
    <w:rsid w:val="0074711B"/>
    <w:rsid w:val="0075037B"/>
    <w:rsid w:val="007A62DE"/>
    <w:rsid w:val="007B5052"/>
    <w:rsid w:val="007C1241"/>
    <w:rsid w:val="007E493A"/>
    <w:rsid w:val="0080666F"/>
    <w:rsid w:val="00830D5F"/>
    <w:rsid w:val="00845777"/>
    <w:rsid w:val="008737C5"/>
    <w:rsid w:val="008B3EF8"/>
    <w:rsid w:val="008B7EC8"/>
    <w:rsid w:val="008D6DA3"/>
    <w:rsid w:val="008E2628"/>
    <w:rsid w:val="008F24EB"/>
    <w:rsid w:val="008F36EA"/>
    <w:rsid w:val="008F4974"/>
    <w:rsid w:val="009001D6"/>
    <w:rsid w:val="00941F63"/>
    <w:rsid w:val="00951E52"/>
    <w:rsid w:val="00994095"/>
    <w:rsid w:val="009973F4"/>
    <w:rsid w:val="009A6374"/>
    <w:rsid w:val="009B64E6"/>
    <w:rsid w:val="009C00E8"/>
    <w:rsid w:val="009C13EB"/>
    <w:rsid w:val="009D399D"/>
    <w:rsid w:val="009E0533"/>
    <w:rsid w:val="009E230A"/>
    <w:rsid w:val="00A025E8"/>
    <w:rsid w:val="00A07AC6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64531"/>
    <w:rsid w:val="00B92D46"/>
    <w:rsid w:val="00BA6033"/>
    <w:rsid w:val="00BB2F1D"/>
    <w:rsid w:val="00BC33DE"/>
    <w:rsid w:val="00C00957"/>
    <w:rsid w:val="00C15361"/>
    <w:rsid w:val="00C15D7B"/>
    <w:rsid w:val="00C21608"/>
    <w:rsid w:val="00C876F4"/>
    <w:rsid w:val="00C9197B"/>
    <w:rsid w:val="00C9645A"/>
    <w:rsid w:val="00CA2152"/>
    <w:rsid w:val="00CA5EA9"/>
    <w:rsid w:val="00CB6429"/>
    <w:rsid w:val="00CF4431"/>
    <w:rsid w:val="00D04072"/>
    <w:rsid w:val="00D1384B"/>
    <w:rsid w:val="00D178DC"/>
    <w:rsid w:val="00D216B3"/>
    <w:rsid w:val="00D457D1"/>
    <w:rsid w:val="00D527AF"/>
    <w:rsid w:val="00D64559"/>
    <w:rsid w:val="00D85A5F"/>
    <w:rsid w:val="00D86163"/>
    <w:rsid w:val="00DA04CD"/>
    <w:rsid w:val="00DC4FCB"/>
    <w:rsid w:val="00DC7BF5"/>
    <w:rsid w:val="00DD04E3"/>
    <w:rsid w:val="00DD4719"/>
    <w:rsid w:val="00DE58F9"/>
    <w:rsid w:val="00DF2ED4"/>
    <w:rsid w:val="00E11B11"/>
    <w:rsid w:val="00E1321F"/>
    <w:rsid w:val="00E430E2"/>
    <w:rsid w:val="00E55AA4"/>
    <w:rsid w:val="00EA25BE"/>
    <w:rsid w:val="00EB3D75"/>
    <w:rsid w:val="00ED0232"/>
    <w:rsid w:val="00EF08B5"/>
    <w:rsid w:val="00EF371F"/>
    <w:rsid w:val="00F17A8B"/>
    <w:rsid w:val="00F50283"/>
    <w:rsid w:val="00F618C3"/>
    <w:rsid w:val="00F726AE"/>
    <w:rsid w:val="00F73E19"/>
    <w:rsid w:val="00F76EF7"/>
    <w:rsid w:val="00F80660"/>
    <w:rsid w:val="00F8686C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E7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E7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FILIP TRUCKS jednostavno društvo s ograničenom odgovornošću za trgovinu i usluge</izvorni_sadrzaj>
    <derivirana_varijabla naziv="DomainObject.Predmet.ProtustrankaFormated_1">  FILIP TRUCKS jednostavno društvo s ograničenom odgovornošću za trgovinu i usluge</derivirana_varijabla>
  </DomainObject.Predmet.ProtustrankaFormated>
  <DomainObject.Predmet.ProtustrankaFormatedOIB>
    <izvorni_sadrzaj>  FILIP TRUCKS jednostavno društvo s ograničenom odgovornošću za trgovinu i usluge, OIB 65189708976</izvorni_sadrzaj>
    <derivirana_varijabla naziv="DomainObject.Predmet.ProtustrankaFormatedOIB_1">  FILIP TRUCKS jednostavno društvo s ograničenom odgovornošću za trgovinu i usluge, OIB 65189708976</derivirana_varijabla>
  </DomainObject.Predmet.ProtustrankaFormatedOIB>
  <DomainObject.Predmet.ProtustrankaFormatedWithAdress>
    <izvorni_sadrzaj> FILIP TRUCKS jednostavno društvo s ograničenom odgovornošću za trgovinu i usluge, Ivana Brnjika Slovaka 4/a, 31500 Jelisavac</izvorni_sadrzaj>
    <derivirana_varijabla naziv="DomainObject.Predmet.ProtustrankaFormatedWithAdress_1"> FILIP TRUCKS jednostavno društvo s ograničenom odgovornošću za trgovinu i usluge, Ivana Brnjika Slovaka 4/a, 31500 Jelisavac</derivirana_varijabla>
  </DomainObject.Predmet.ProtustrankaFormatedWithAdress>
  <DomainObject.Predmet.ProtustrankaFormatedWithAdressOIB>
    <izvorni_sadrzaj> FILIP TRUCKS jednostavno društvo s ograničenom odgovornošću za trgovinu i usluge, OIB 65189708976, Ivana Brnjika Slovaka 4/a, 31500 Jelisavac</izvorni_sadrzaj>
    <derivirana_varijabla naziv="DomainObject.Predmet.ProtustrankaFormatedWithAdressOIB_1"> FILIP TRUCKS jednostavno društvo s ograničenom odgovornošću za trgovinu i usluge, OIB 65189708976, Ivana Brnjika Slovaka 4/a, 31500 Jelisavac</derivirana_varijabla>
  </DomainObject.Predmet.ProtustrankaFormatedWithAdressOIB>
  <DomainObject.Predmet.ProtustrankaWithAdress>
    <izvorni_sadrzaj>FILIP TRUCKS jednostavno društvo s ograničenom odgovornošću za trgovinu i usluge Ivana Brnjika Slovaka 4/a, 31500 Jelisavac</izvorni_sadrzaj>
    <derivirana_varijabla naziv="DomainObject.Predmet.ProtustrankaWithAdress_1">FILIP TRUCKS jednostavno društvo s ograničenom odgovornošću za trgovinu i usluge Ivana Brnjika Slovaka 4/a, 31500 Jelisavac</derivirana_varijabla>
  </DomainObject.Predmet.ProtustrankaWithAdress>
  <DomainObject.Predmet.ProtustrankaWithAdressOIB>
    <izvorni_sadrzaj>FILIP TRUCKS jednostavno društvo s ograničenom odgovornošću za trgovinu i usluge, OIB 65189708976, Ivana Brnjika Slovaka 4/a, 31500 Jelisavac</izvorni_sadrzaj>
    <derivirana_varijabla naziv="DomainObject.Predmet.ProtustrankaWithAdressOIB_1">FILIP TRUCKS jednostavno društvo s ograničenom odgovornošću za trgovinu i usluge, OIB 65189708976, Ivana Brnjika Slovaka 4/a, 31500 Jelisavac</derivirana_varijabla>
  </DomainObject.Predmet.ProtustrankaWithAdressOIB>
  <DomainObject.Predmet.ProtustrankaNazivFormated>
    <izvorni_sadrzaj>FILIP TRUCKS jednostavno društvo s ograničenom odgovornošću za trgovinu i usluge</izvorni_sadrzaj>
    <derivirana_varijabla naziv="DomainObject.Predmet.ProtustrankaNazivFormated_1">FILIP TRUCKS jednostavno društvo s ograničenom odgovornošću za trgovinu i usluge</derivirana_varijabla>
  </DomainObject.Predmet.ProtustrankaNazivFormated>
  <DomainObject.Predmet.ProtustrankaNazivFormatedOIB>
    <izvorni_sadrzaj>FILIP TRUCKS jednostavno društvo s ograničenom odgovornošću za trgovinu i usluge, OIB 65189708976</izvorni_sadrzaj>
    <derivirana_varijabla naziv="DomainObject.Predmet.ProtustrankaNazivFormatedOIB_1">FILIP TRUCKS jednostavno društvo s ograničenom odgovornošću za trgovinu i usluge, OIB 65189708976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FILIP TRUCKS jednostavno društvo s ograničenom odgovornošću za trgovinu i usluge</item>
    </izvorni_sadrzaj>
    <derivirana_varijabla naziv="DomainObject.Predmet.ProtuStrankaListFormated_1">
      <item>FILIP TRUCKS jednostavno društvo s ograničenom odgovornošću za trgovinu i usluge</item>
    </derivirana_varijabla>
  </DomainObject.Predmet.ProtuStrankaListFormated>
  <DomainObject.Predmet.ProtuStrankaListFormatedOIB>
    <izvorni_sadrzaj>
      <item>FILIP TRUCKS jednostavno društvo s ograničenom odgovornošću za trgovinu i usluge, OIB 65189708976</item>
    </izvorni_sadrzaj>
    <derivirana_varijabla naziv="DomainObject.Predmet.ProtuStrankaListFormatedOIB_1">
      <item>FILIP TRUCKS jednostavno društvo s ograničenom odgovornošću za trgovinu i usluge, OIB 65189708976</item>
    </derivirana_varijabla>
  </DomainObject.Predmet.ProtuStrankaListFormatedOIB>
  <DomainObject.Predmet.ProtuStrankaListFormatedWithAdress>
    <izvorni_sadrzaj>
      <item>FILIP TRUCKS jednostavno društvo s ograničenom odgovornošću za trgovinu i usluge, Ivana Brnjika Slovaka 4/a, 31500 Jelisavac</item>
    </izvorni_sadrzaj>
    <derivirana_varijabla naziv="DomainObject.Predmet.ProtuStrankaListFormatedWithAdress_1">
      <item>FILIP TRUCKS jednostavno društvo s ograničenom odgovornošću za trgovinu i usluge, Ivana Brnjika Slovaka 4/a, 31500 Jelisavac</item>
    </derivirana_varijabla>
  </DomainObject.Predmet.ProtuStrankaListFormatedWithAdress>
  <DomainObject.Predmet.ProtuStrankaListFormatedWithAdressOIB>
    <izvorni_sadrzaj>
      <item>FILIP TRUCKS jednostavno društvo s ograničenom odgovornošću za trgovinu i usluge, OIB 65189708976, Ivana Brnjika Slovaka 4/a, 31500 Jelisavac</item>
    </izvorni_sadrzaj>
    <derivirana_varijabla naziv="DomainObject.Predmet.ProtuStrankaListFormatedWithAdressOIB_1">
      <item>FILIP TRUCKS jednostavno društvo s ograničenom odgovornošću za trgovinu i usluge, OIB 65189708976, Ivana Brnjika Slovaka 4/a, 31500 Jelisavac</item>
    </derivirana_varijabla>
  </DomainObject.Predmet.ProtuStrankaListFormatedWithAdressOIB>
  <DomainObject.Predmet.ProtuStrankaListNazivFormated>
    <izvorni_sadrzaj>
      <item>FILIP TRUCKS jednostavno društvo s ograničenom odgovornošću za trgovinu i usluge</item>
    </izvorni_sadrzaj>
    <derivirana_varijabla naziv="DomainObject.Predmet.ProtuStrankaListNazivFormated_1">
      <item>FILIP TRUCKS jednostavno društvo s ograničenom odgovornošću za trgovinu i usluge</item>
    </derivirana_varijabla>
  </DomainObject.Predmet.ProtuStrankaListNazivFormated>
  <DomainObject.Predmet.ProtuStrankaListNazivFormatedOIB>
    <izvorni_sadrzaj>
      <item>FILIP TRUCKS jednostavno društvo s ograničenom odgovornošću za trgovinu i usluge, OIB 65189708976</item>
    </izvorni_sadrzaj>
    <derivirana_varijabla naziv="DomainObject.Predmet.ProtuStrankaListNazivFormatedOIB_1">
      <item>FILIP TRUCKS jednostavno društvo s ograničenom odgovornošću za trgovinu i usluge, OIB 65189708976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FILIP TRUCKS jednostavno društvo s ograničenom odgovornošću za trgovinu i usluge</izvorni_sadrzaj>
    <derivirana_varijabla naziv="DomainObject.Predmet.ProtustrankaIDrugi_1">FILIP TRUCKS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FILIP TRUCKS jednostavno društvo s ograničenom odgovornošću za trgovinu i usluge, OIB 65189708976, Ivana Brnjika Slovaka 4/a, 31500 Jelisavac</izvorni_sadrzaj>
    <derivirana_varijabla naziv="DomainObject.Predmet.ProtustrankaIDrugiAdressOIB_1">FILIP TRUCKS jednostavno društvo s ograničenom odgovornošću za trgovinu i usluge, OIB 65189708976, Ivana Brnjika Slovaka 4/a, 31500 Jelisavac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FILIP TRUCKS jednostavno društvo s ograničenom odgovornošću za trgovinu i usluge</item>
      <item>Lidija Balog</item>
    </izvorni_sadrzaj>
    <derivirana_varijabla naziv="DomainObject.Predmet.SudioniciListNaziv_1">
      <item>FINA RC OSIJEK</item>
      <item>FILIP TRUCKS jednostavno društvo s ograničenom odgovornošću za trgovinu i usluge</item>
      <item>Lidija Balog</item>
    </derivirana_varijabla>
  </DomainObject.Predmet.SudioniciListNaziv>
  <DomainObject.Predmet.SudioniciListAdressOIB>
    <izvorni_sadrzaj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izvorni_sadrzaj>
    <derivirana_varijabla naziv="DomainObject.Predmet.SudioniciListAdressOIB_1"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65189708976</item>
      <item>, OIB 90656042786</item>
    </izvorni_sadrzaj>
    <derivirana_varijabla naziv="DomainObject.Predmet.SudioniciListNazivOIB_1">
      <item>, OIB 85821130368</item>
      <item>, OIB 65189708976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2314</properties:Characters>
  <properties:Lines>93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2017-10-11T08:13:00Z</dcterms:created>
  <dc:creator>hermanj</dc:creator>
  <cp:lastModifiedBy>Maja Kocijan</cp:lastModifiedBy>
  <cp:lastPrinted>2017-06-07T08:17:00Z</cp:lastPrinted>
  <dcterms:modified xmlns:xsi="http://www.w3.org/2001/XMLSchema-instance" xsi:type="dcterms:W3CDTF">2017-10-18T06:01:00Z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