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b420" w14:paraId="f20b420" w:rsidRDefault="004F0307" w:rsidP="004F0307" w:rsidR="004F0307">
      <w:pPr>
        <w:jc w:val="right"/>
        <w:outlineLvl w:val="0"/>
        <w15:collapsed w:val="false"/>
      </w:pPr>
      <w:r>
        <w:t>Poslovni broj: 6 St-1011/16-3</w:t>
      </w:r>
    </w:p>
    <w:p w:rsidRDefault="004F0307" w:rsidP="004F0307" w:rsidR="004F0307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1230" cx="72390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123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307" w:rsidP="004F0307" w:rsidR="004F0307">
      <w:r>
        <w:t xml:space="preserve">         REPUBLIKA HRVATSKA</w:t>
      </w:r>
    </w:p>
    <w:p w:rsidRDefault="004F0307" w:rsidP="004F0307" w:rsidR="004F0307">
      <w:r>
        <w:t xml:space="preserve"> TRGOVAČKI SUD U VARAŽDINU</w:t>
      </w:r>
    </w:p>
    <w:p w:rsidRDefault="004F0307" w:rsidP="004F0307" w:rsidR="004F0307">
      <w:pPr>
        <w:ind w:firstLine="720"/>
      </w:pPr>
      <w:r>
        <w:t xml:space="preserve">         B. Radić 2</w:t>
      </w:r>
    </w:p>
    <w:p w:rsidRDefault="004F0307" w:rsidP="004F0307" w:rsidR="004F0307">
      <w:pPr>
        <w:jc w:val="center"/>
      </w:pPr>
    </w:p>
    <w:p w:rsidRDefault="004F0307" w:rsidP="004F0307" w:rsidR="004F0307">
      <w:pPr>
        <w:jc w:val="center"/>
      </w:pPr>
    </w:p>
    <w:p w:rsidRDefault="004F0307" w:rsidP="004F0307" w:rsidR="004F0307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BETA KONZALTING d.o.o., OIB: 47136525417 sa sjedištem u Pavlinska 5, 42000 Varaždin dana 3. listopada 2016. godine, temeljem čl. 430. Stečajnog zakona ("Narodne novine" 71/15, u daljnjem tekstu SZ) objavljuje slijedeći</w:t>
      </w:r>
    </w:p>
    <w:p w:rsidRDefault="004F0307" w:rsidP="004F0307" w:rsidR="004F0307">
      <w:pPr>
        <w:jc w:val="both"/>
      </w:pPr>
    </w:p>
    <w:p w:rsidRDefault="004F0307" w:rsidP="004F0307" w:rsidR="004F03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F0307" w:rsidP="004F0307" w:rsidR="004F0307">
      <w:pPr>
        <w:jc w:val="both"/>
      </w:pPr>
    </w:p>
    <w:p w:rsidRDefault="004F0307" w:rsidP="004F0307" w:rsidR="004F0307">
      <w:pPr>
        <w:jc w:val="both"/>
        <w:rPr>
          <w:lang w:val="en-US"/>
        </w:rPr>
      </w:pPr>
      <w:r>
        <w:tab/>
        <w:t>I/ Utvrđuje se da ukupni iznos evidentiranog duga dužnika BETA KONZALTING d.o.o., OIB: 47136525417 sa sjedištem u Pavlinska 5, 42000 Varaždin, iznosi 43.044,44 kn.</w:t>
      </w:r>
    </w:p>
    <w:p w:rsidRDefault="004F0307" w:rsidP="004F0307" w:rsidR="004F0307">
      <w:pPr>
        <w:jc w:val="both"/>
      </w:pPr>
    </w:p>
    <w:p w:rsidRDefault="004F0307" w:rsidP="004F0307" w:rsidR="004F0307">
      <w:pPr>
        <w:jc w:val="both"/>
      </w:pPr>
      <w:r>
        <w:tab/>
        <w:t xml:space="preserve">II/ Poziva se osoba ovlaštena za zastupanje dužnika Špiro </w:t>
      </w:r>
      <w:proofErr w:type="spellStart"/>
      <w:r>
        <w:t>Krička</w:t>
      </w:r>
      <w:proofErr w:type="spellEnd"/>
      <w:r>
        <w:t xml:space="preserve">, OIB: 09038147208, Ulica Ladislava </w:t>
      </w:r>
      <w:proofErr w:type="spellStart"/>
      <w:r>
        <w:t>Jageca</w:t>
      </w:r>
      <w:proofErr w:type="spellEnd"/>
      <w:r>
        <w:t xml:space="preserve"> 13, Čakovec,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F0307" w:rsidP="004F0307" w:rsidR="004F0307">
      <w:pPr>
        <w:jc w:val="both"/>
      </w:pPr>
    </w:p>
    <w:p w:rsidRDefault="004F0307" w:rsidP="004F0307" w:rsidR="004F0307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F0307" w:rsidP="004F0307" w:rsidR="004F0307">
      <w:pPr>
        <w:jc w:val="both"/>
      </w:pPr>
    </w:p>
    <w:p w:rsidRDefault="004F0307" w:rsidP="004F0307" w:rsidR="004F0307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F0307" w:rsidP="004F0307" w:rsidR="004F0307">
      <w:pPr>
        <w:ind w:firstLine="720"/>
        <w:jc w:val="both"/>
      </w:pPr>
    </w:p>
    <w:p w:rsidRDefault="004F0307" w:rsidP="004F0307" w:rsidR="004F0307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F0307" w:rsidP="004F0307" w:rsidR="004F0307">
      <w:pPr>
        <w:outlineLvl w:val="0"/>
      </w:pPr>
    </w:p>
    <w:p w:rsidRDefault="004F0307" w:rsidP="004F0307" w:rsidR="004F0307">
      <w:pPr>
        <w:jc w:val="center"/>
        <w:outlineLvl w:val="0"/>
      </w:pPr>
    </w:p>
    <w:p w:rsidRDefault="004F0307" w:rsidP="004F0307" w:rsidR="004F0307">
      <w:pPr>
        <w:jc w:val="center"/>
        <w:outlineLvl w:val="0"/>
      </w:pPr>
    </w:p>
    <w:p w:rsidRDefault="004F0307" w:rsidP="004F0307" w:rsidR="004F0307">
      <w:pPr>
        <w:jc w:val="center"/>
        <w:outlineLvl w:val="0"/>
      </w:pPr>
    </w:p>
    <w:p w:rsidRDefault="004F0307" w:rsidP="004F0307" w:rsidR="004F0307">
      <w:pPr>
        <w:jc w:val="center"/>
        <w:outlineLvl w:val="0"/>
      </w:pPr>
    </w:p>
    <w:p w:rsidRDefault="004F0307" w:rsidP="004F0307" w:rsidR="004F0307">
      <w:pPr>
        <w:jc w:val="center"/>
        <w:outlineLvl w:val="0"/>
      </w:pPr>
    </w:p>
    <w:p w:rsidRDefault="004F0307" w:rsidP="004F0307" w:rsidR="004F0307">
      <w:pPr>
        <w:jc w:val="center"/>
        <w:outlineLvl w:val="0"/>
      </w:pPr>
      <w:r>
        <w:t>Obrazloženje</w:t>
      </w:r>
    </w:p>
    <w:p w:rsidRDefault="004F0307" w:rsidP="004F0307" w:rsidR="004F0307">
      <w:pPr>
        <w:outlineLvl w:val="0"/>
      </w:pPr>
    </w:p>
    <w:p w:rsidRDefault="004F0307" w:rsidP="004F0307" w:rsidR="004F0307">
      <w:pPr>
        <w:jc w:val="both"/>
        <w:outlineLvl w:val="0"/>
      </w:pPr>
      <w:r>
        <w:tab/>
        <w:t>Dana 7. rujna 2016. godine, predlagatelj Financijska agencija, Regionalni centar Zagreb Podružnica Varaždin, podnio je prijedlog za otvaranje stečajnog postupka nad dužnikom BETA KONZALTING d.o.o., OIB: 47136525417 sa sjedištem u Pavlinska 5, 42000 Varaždin, navodeći da dužnik na dan 7. rujna 2016. u Očevidniku redoslijeda osnova za plaćanje ima evidentirane neizvršene osnove za plaćanje u ukupnom iznosu od 43.044,44 kn te da dužnik nema zaposlenih.</w:t>
      </w:r>
    </w:p>
    <w:p w:rsidRDefault="004F0307" w:rsidP="004F0307" w:rsidR="004F0307">
      <w:pPr>
        <w:jc w:val="both"/>
        <w:outlineLvl w:val="0"/>
      </w:pPr>
    </w:p>
    <w:p w:rsidRDefault="004F0307" w:rsidP="004F0307" w:rsidR="004F0307">
      <w:pPr>
        <w:jc w:val="both"/>
        <w:outlineLvl w:val="0"/>
      </w:pPr>
      <w:r>
        <w:tab/>
        <w:t>Stoga je sud sukladno čl. 430. i 431. SZ-a, odlučio kao u izreci.</w:t>
      </w:r>
    </w:p>
    <w:p w:rsidRDefault="004F0307" w:rsidP="004F0307" w:rsidR="004F0307">
      <w:pPr>
        <w:jc w:val="both"/>
        <w:outlineLvl w:val="0"/>
      </w:pPr>
    </w:p>
    <w:p w:rsidRDefault="004F0307" w:rsidP="004F0307" w:rsidR="004F0307">
      <w:pPr>
        <w:jc w:val="center"/>
        <w:outlineLvl w:val="0"/>
      </w:pPr>
    </w:p>
    <w:p w:rsidRDefault="004F0307" w:rsidP="004F0307" w:rsidR="004F0307">
      <w:pPr>
        <w:jc w:val="center"/>
        <w:outlineLvl w:val="0"/>
      </w:pPr>
      <w:r>
        <w:t>U Varaždinu, 3. listopada 2016. godine.</w:t>
      </w:r>
    </w:p>
    <w:p w:rsidRDefault="004F0307" w:rsidP="004F0307" w:rsidR="004F0307">
      <w:pPr>
        <w:jc w:val="center"/>
        <w:outlineLvl w:val="0"/>
      </w:pPr>
    </w:p>
    <w:p w:rsidRDefault="004F0307" w:rsidP="004F0307" w:rsidR="004F0307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F0307" w:rsidP="004F0307" w:rsidR="004F0307">
      <w:pPr>
        <w:jc w:val="center"/>
        <w:outlineLvl w:val="0"/>
      </w:pPr>
    </w:p>
    <w:p w:rsidRDefault="004F0307" w:rsidP="004F0307" w:rsidR="004F0307">
      <w:pPr>
        <w:ind w:firstLine="720" w:left="3600"/>
        <w:jc w:val="center"/>
        <w:outlineLvl w:val="0"/>
      </w:pPr>
      <w:r>
        <w:t>Sudac</w:t>
      </w:r>
    </w:p>
    <w:p w:rsidRDefault="004F0307" w:rsidP="004F0307" w:rsidR="004F0307">
      <w:pPr>
        <w:ind w:firstLine="720" w:left="3600"/>
        <w:jc w:val="center"/>
        <w:outlineLvl w:val="0"/>
      </w:pPr>
    </w:p>
    <w:p w:rsidRDefault="004F0307" w:rsidP="004F0307" w:rsidR="004F0307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9A673F">
        <w:t>, v.r.</w:t>
      </w:r>
      <w:bookmarkStart w:name="_GoBack" w:id="0"/>
      <w:bookmarkEnd w:id="0"/>
    </w:p>
    <w:p w:rsidRDefault="004F0307" w:rsidP="004F0307" w:rsidR="004F0307">
      <w:pPr>
        <w:ind w:firstLine="720" w:left="3600"/>
        <w:jc w:val="center"/>
        <w:outlineLvl w:val="0"/>
      </w:pPr>
    </w:p>
    <w:p w:rsidRDefault="004F0307" w:rsidP="004F0307" w:rsidR="004F0307">
      <w:pPr>
        <w:outlineLvl w:val="0"/>
      </w:pPr>
    </w:p>
    <w:p w:rsidRDefault="004F0307" w:rsidP="004F0307" w:rsidR="004F0307">
      <w:pPr>
        <w:outlineLvl w:val="0"/>
      </w:pPr>
    </w:p>
    <w:p w:rsidRDefault="004F0307" w:rsidP="004F0307" w:rsidR="004F0307">
      <w:pPr>
        <w:outlineLvl w:val="0"/>
      </w:pPr>
    </w:p>
    <w:p w:rsidRDefault="004F0307" w:rsidP="004F0307" w:rsidR="004F0307">
      <w:pPr>
        <w:outlineLvl w:val="0"/>
      </w:pPr>
    </w:p>
    <w:p w:rsidRDefault="004F0307" w:rsidP="004F0307" w:rsidR="004F0307">
      <w:pPr>
        <w:outlineLvl w:val="0"/>
      </w:pPr>
      <w:r>
        <w:t>DNA:</w:t>
      </w:r>
    </w:p>
    <w:p w:rsidRDefault="004F0307" w:rsidP="004F0307" w:rsidR="004F0307">
      <w:pPr>
        <w:rPr>
          <w:lang w:val="en-US"/>
        </w:rPr>
      </w:pPr>
    </w:p>
    <w:p w:rsidRDefault="004F0307" w:rsidP="004F0307" w:rsidR="004F0307">
      <w:r>
        <w:t>- e-Oglasna ploča suda</w:t>
      </w:r>
    </w:p>
    <w:p w:rsidRDefault="008B3476" w:rsidR="008B3476"/>
    <w:sectPr w:rsidR="008B347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79D6"/>
    <w:rsid w:val="004F0307"/>
    <w:rsid w:val="008B3476"/>
    <w:rsid w:val="009579D6"/>
    <w:rsid w:val="009A673F"/>
    <w:rsid w:val="00FA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030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03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30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66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66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6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6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6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030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03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30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66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66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6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6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6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21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St-1011/2016</izvorni_sadrzaj>
    <derivirana_varijabla naziv="DomainObject.Predmet.OznakaBroj_1">St-1011/2016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KONZALTING društvo s ograničenom odgovornošću za poslovno savjetovanje</izvorni_sadrzaj>
    <derivirana_varijabla naziv="DomainObject.Predmet.ProtustrankaFormated_1">  BETA KONZALTING društvo s ograničenom odgovornošću za poslovno savjetovanje</derivirana_varijabla>
  </DomainObject.Predmet.ProtustrankaFormated>
  <DomainObject.Predmet.ProtustrankaFormatedOIB>
    <izvorni_sadrzaj>  BETA KONZALTING društvo s ograničenom odgovornošću za poslovno savjetovanje, OIB 47136525417</izvorni_sadrzaj>
    <derivirana_varijabla naziv="DomainObject.Predmet.ProtustrankaFormatedOIB_1">  BETA KONZALTING društvo s ograničenom odgovornošću za poslovno savjetovanje, OIB 47136525417</derivirana_varijabla>
  </DomainObject.Predmet.ProtustrankaFormatedOIB>
  <DomainObject.Predmet.ProtustrankaFormatedWithAdress>
    <izvorni_sadrzaj> BETA KONZALTING društvo s ograničenom odgovornošću za poslovno savjetovanje, Pavlinska 5, 42000 Varaždin</izvorni_sadrzaj>
    <derivirana_varijabla naziv="DomainObject.Predmet.ProtustrankaFormatedWithAdress_1"> BETA KONZALTING društvo s ograničenom odgovornošću za poslovno savjetovanje, Pavlinska 5, 42000 Varaždin</derivirana_varijabla>
  </DomainObject.Predmet.ProtustrankaFormatedWithAdress>
  <DomainObject.Predmet.ProtustrankaFormatedWithAdressOIB>
    <izvorni_sadrzaj> BETA KONZALTING društvo s ograničenom odgovornošću za poslovno savjetovanje, OIB 47136525417, Pavlinska 5, 42000 Varaždin</izvorni_sadrzaj>
    <derivirana_varijabla naziv="DomainObject.Predmet.ProtustrankaFormatedWithAdressOIB_1"> BETA KONZALTING društvo s ograničenom odgovornošću za poslovno savjetovanje, OIB 47136525417, Pavlinska 5, 42000 Varaždin</derivirana_varijabla>
  </DomainObject.Predmet.ProtustrankaFormatedWithAdressOIB>
  <DomainObject.Predmet.ProtustrankaWithAdress>
    <izvorni_sadrzaj>BETA KONZALTING društvo s ograničenom odgovornošću za poslovno savjetovanje Pavlinska 5, 42000 Varaždin</izvorni_sadrzaj>
    <derivirana_varijabla naziv="DomainObject.Predmet.ProtustrankaWithAdress_1">BETA KONZALTING društvo s ograničenom odgovornošću za poslovno savjetovanje Pavlinska 5, 42000 Varaždin</derivirana_varijabla>
  </DomainObject.Predmet.ProtustrankaWithAdress>
  <DomainObject.Predmet.ProtustrankaWithAdressOIB>
    <izvorni_sadrzaj>BETA KONZALTING društvo s ograničenom odgovornošću za poslovno savjetovanje, OIB 47136525417, Pavlinska 5, 42000 Varaždin</izvorni_sadrzaj>
    <derivirana_varijabla naziv="DomainObject.Predmet.ProtustrankaWithAdressOIB_1">BETA KONZALTING društvo s ograničenom odgovornošću za poslovno savjetovanje, OIB 47136525417, Pavlinska 5, 42000 Varaždin</derivirana_varijabla>
  </DomainObject.Predmet.ProtustrankaWithAdressOIB>
  <DomainObject.Predmet.ProtustrankaNazivFormated>
    <izvorni_sadrzaj>BETA KONZALTING društvo s ograničenom odgovornošću za poslovno savjetovanje</izvorni_sadrzaj>
    <derivirana_varijabla naziv="DomainObject.Predmet.ProtustrankaNazivFormated_1">BETA KONZALTING društvo s ograničenom odgovornošću za poslovno savjetovanje</derivirana_varijabla>
  </DomainObject.Predmet.ProtustrankaNazivFormated>
  <DomainObject.Predmet.ProtustrankaNazivFormatedOIB>
    <izvorni_sadrzaj>BETA KONZALTING društvo s ograničenom odgovornošću za poslovno savjetovanje, OIB 47136525417</izvorni_sadrzaj>
    <derivirana_varijabla naziv="DomainObject.Predmet.ProtustrankaNazivFormatedOIB_1">BETA KONZALTING društvo s ograničenom odgovornošću za poslovno savjetovanje, OIB 47136525417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43044.44</izvorni_sadrzaj>
    <derivirana_varijabla naziv="DomainObject.Predmet.TrenutnaVrijednost_1">43044.44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BETA KONZALTING društvo s ograničenom odgovornošću za poslovno savjetovanje</item>
    </izvorni_sadrzaj>
    <derivirana_varijabla naziv="DomainObject.Predmet.ProtuStrankaListFormated_1">
      <item>BETA KONZALTING društvo s ograničenom odgovornošću za poslovno savjetovanje</item>
    </derivirana_varijabla>
  </DomainObject.Predmet.ProtuStrankaListFormated>
  <DomainObject.Predmet.ProtuStrankaListFormatedOIB>
    <izvorni_sadrzaj>
      <item>BETA KONZALTING društvo s ograničenom odgovornošću za poslovno savjetovanje, OIB 47136525417</item>
    </izvorni_sadrzaj>
    <derivirana_varijabla naziv="DomainObject.Predmet.ProtuStrankaListFormatedOIB_1">
      <item>BETA KONZALTING društvo s ograničenom odgovornošću za poslovno savjetovanje, OIB 47136525417</item>
    </derivirana_varijabla>
  </DomainObject.Predmet.ProtuStrankaListFormatedOIB>
  <DomainObject.Predmet.ProtuStrankaListFormatedWithAdress>
    <izvorni_sadrzaj>
      <item>BETA KONZALTING društvo s ograničenom odgovornošću za poslovno savjetovanje, Pavlinska 5, 42000 Varaždin</item>
    </izvorni_sadrzaj>
    <derivirana_varijabla naziv="DomainObject.Predmet.ProtuStrankaListFormatedWithAdress_1">
      <item>BETA KONZALTING društvo s ograničenom odgovornošću za poslovno savjetovanje, Pavlinska 5, 42000 Varaždin</item>
    </derivirana_varijabla>
  </DomainObject.Predmet.ProtuStrankaListFormatedWithAdress>
  <DomainObject.Predmet.ProtuStrankaListFormatedWithAdressOIB>
    <izvorni_sadrzaj>
      <item>BETA KONZALTING društvo s ograničenom odgovornošću za poslovno savjetovanje, OIB 47136525417, Pavlinska 5, 42000 Varaždin</item>
    </izvorni_sadrzaj>
    <derivirana_varijabla naziv="DomainObject.Predmet.ProtuStrankaListFormatedWithAdressOIB_1">
      <item>BETA KONZALTING društvo s ograničenom odgovornošću za poslovno savjetovanje, OIB 47136525417, Pavlinska 5, 42000 Varaždin</item>
    </derivirana_varijabla>
  </DomainObject.Predmet.ProtuStrankaListFormatedWithAdressOIB>
  <DomainObject.Predmet.ProtuStrankaListNazivFormated>
    <izvorni_sadrzaj>
      <item>BETA KONZALTING društvo s ograničenom odgovornošću za poslovno savjetovanje</item>
    </izvorni_sadrzaj>
    <derivirana_varijabla naziv="DomainObject.Predmet.ProtuStrankaListNazivFormated_1">
      <item>BETA KONZALTING društvo s ograničenom odgovornošću za poslovno savjetovanje</item>
    </derivirana_varijabla>
  </DomainObject.Predmet.ProtuStrankaListNazivFormated>
  <DomainObject.Predmet.ProtuStrankaListNazivFormatedOIB>
    <izvorni_sadrzaj>
      <item>BETA KONZALTING društvo s ograničenom odgovornošću za poslovno savjetovanje, OIB 47136525417</item>
    </izvorni_sadrzaj>
    <derivirana_varijabla naziv="DomainObject.Predmet.ProtuStrankaListNazivFormatedOIB_1">
      <item>BETA KONZALTING društvo s ograničenom odgovornošću za poslovno savjetovanje, OIB 47136525417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BETA KONZALTING društvo s ograničenom odgovornošću za poslovno savjetovanje</izvorni_sadrzaj>
    <derivirana_varijabla naziv="DomainObject.Predmet.ProtustrankaIDrugi_1">BETA KONZALTING društvo s ograničenom odgovornošću za poslovno savjetovanje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BETA KONZALTING društvo s ograničenom odgovornošću za poslovno savjetovanje, OIB 47136525417, Pavlinska 5, 42000 Varaždin</izvorni_sadrzaj>
    <derivirana_varijabla naziv="DomainObject.Predmet.ProtustrankaIDrugiAdressOIB_1">BETA KONZALTING društvo s ograničenom odgovornošću za poslovno savjetovanje, OIB 47136525417,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sudski registar</item>
      <item>e-oglasna ploča</item>
      <item>BETA KONZALTING društvo s ograničenom odgovornošću za poslovno savjetovanje</item>
    </izvorni_sadrzaj>
    <derivirana_varijabla naziv="DomainObject.Predmet.SudioniciListNaziv_1">
      <item>Financijska agencija</item>
      <item>sudski registar</item>
      <item>e-oglasna ploča</item>
      <item>BETA KONZALTING društvo s ograničenom odgovornošću za poslovno savjetovanje</item>
    </derivirana_varijabla>
  </DomainObject.Predmet.SudioniciListNaziv>
  <DomainObject.Predmet.SudioniciListAdressOIB>
    <izvorni_sadrzaj>
      <item>Financijska agencija, OIB 85821130368, Ulica grada Vukovara 70,10000 Zagreb</item>
      <item>sudski registar</item>
      <item>e-oglasna ploča</item>
      <item>BETA KONZALTING društvo s ograničenom odgovornošću za poslovno savjetovanje, OIB 47136525417, Pavlinska 5,42000 Varaždin</item>
    </izvorni_sadrzaj>
    <derivirana_varijabla naziv="DomainObject.Predmet.SudioniciListAdressOIB_1">
      <item>Financijska agencija, OIB 85821130368, Ulica grada Vukovara 70,10000 Zagreb</item>
      <item>sudski registar</item>
      <item>e-oglasna ploča</item>
      <item>BETA KONZALTING društvo s ograničenom odgovornošću za poslovno savjetovanje, OIB 47136525417,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null</item>
      <item>, OIB 47136525417</item>
    </izvorni_sadrzaj>
    <derivirana_varijabla naziv="DomainObject.Predmet.SudioniciListNazivOIB_1">
      <item>, OIB 85821130368</item>
      <item>, OIB null</item>
      <item>, OIB null</item>
      <item>, OIB 47136525417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2562</properties:Characters>
  <properties:Lines>75</properties:Lines>
  <properties:Paragraphs>19</properties:Paragraphs>
  <properties:TotalTime>2</properties:TotalTime>
  <properties:ScaleCrop>false</properties:ScaleCrop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2016-09-30T08:45:00Z</dcterms:created>
  <dc:creator>Tea Meister</dc:creator>
  <dc:description/>
  <cp:keywords/>
  <cp:lastModifiedBy>Tea Meister</cp:lastModifiedBy>
  <dcterms:modified xmlns:xsi="http://www.w3.org/2001/XMLSchema-instance" xsi:type="dcterms:W3CDTF">2016-10-03T11:56:00Z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