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1dea" w14:paraId="6b51de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10C4D">
        <w:t>1178/17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010C4D" w:rsidP="00060133" w:rsidR="008327B4" w:rsidRPr="00B74CF9">
      <w:r>
        <w:t xml:space="preserve">       Stalna služba u Karlovcu</w:t>
      </w:r>
    </w:p>
    <w:p w:rsidRDefault="00D21534" w:rsidP="00060133" w:rsidR="00D21534" w:rsidRPr="00B74CF9">
      <w:r w:rsidRPr="00B74CF9">
        <w:t xml:space="preserve">Karlovac, </w:t>
      </w:r>
      <w:r w:rsidR="00010C4D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010C4D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010C4D">
        <w:t>KIM INFORMATIČKI SISTEMI d.o.o., Zagreb, Kožinčev breg 25, OIB: 77158297202, 19. listopada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010C4D">
        <w:t>KIM INFORMATIČKI SISTEMI d.o.o., Zagreb, Kožinčev breg 25, OIB: 77158297202</w:t>
      </w:r>
      <w:r w:rsidR="00410421">
        <w:t xml:space="preserve">. </w:t>
      </w:r>
      <w:r w:rsidRPr="00AF1EFD">
        <w:t xml:space="preserve">Stečajni postupak je otvoren dana </w:t>
      </w:r>
      <w:r w:rsidR="00010C4D">
        <w:t>19. listopada</w:t>
      </w:r>
      <w:r w:rsidR="00410421">
        <w:t xml:space="preserve"> 2017.</w:t>
      </w:r>
      <w:r w:rsidRPr="00AF1EFD">
        <w:t xml:space="preserve"> u </w:t>
      </w:r>
      <w:r w:rsidR="00010C4D">
        <w:t>11,00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10C4D">
        <w:t>Mateo Erceg, Zagreb, Radnička cesta 30, OIB: 93602617826.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010C4D">
        <w:t>KIM INFORMATIČKI SISTEMI d.o.o., Zagreb, Kožinčev breg 25, OIB: 77158297202</w:t>
      </w:r>
      <w:r w:rsidR="00F6264F">
        <w:t>3</w:t>
      </w:r>
      <w:r w:rsidR="009B3483">
        <w:t>, sa danom 19. listopada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010C4D">
        <w:t>KIM INFORMATIČKI SISTEMI d.o.o., Zagreb, Kožinčev breg 25, OIB: 77158297202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F6264F">
        <w:t>zahtjev</w:t>
      </w:r>
      <w:r w:rsidRPr="00B26DB0">
        <w:t xml:space="preserve"> za </w:t>
      </w:r>
      <w:r w:rsidR="00F6264F">
        <w:t xml:space="preserve">provedbu skraćenog stečajnog postupka </w:t>
      </w:r>
      <w:r w:rsidRPr="00B26DB0">
        <w:t xml:space="preserve">nad dužnikom </w:t>
      </w:r>
      <w:r w:rsidR="00010C4D">
        <w:t xml:space="preserve">KIM INFORMATIČKI SISTEMI d.o.o., Zagreb, Kožinčev breg 25, OIB: 77158297202, </w:t>
      </w:r>
      <w:r w:rsidR="00631A90">
        <w:t xml:space="preserve">dana </w:t>
      </w:r>
      <w:r w:rsidR="00010C4D">
        <w:t>11. kolovoza 2016</w:t>
      </w:r>
      <w:r w:rsidR="00F6264F">
        <w:t xml:space="preserve">, povodom kojeg je sud oglasom od </w:t>
      </w:r>
      <w:r w:rsidR="00010C4D">
        <w:t>27. listopada 2016</w:t>
      </w:r>
      <w:r w:rsidR="00F6264F">
        <w:t xml:space="preserve">. </w:t>
      </w:r>
      <w:r w:rsidR="00F6264F">
        <w:lastRenderedPageBreak/>
        <w:t xml:space="preserve">pozvao vjerovnike na predlaganje otvaranja stečajnog postupka, te je vjerovnik Republika Hrvatska, Ministarstvo financija, Porezna uprava, Područni ured Zagreb, </w:t>
      </w:r>
      <w:r w:rsidR="00010C4D">
        <w:t>2. prosinca</w:t>
      </w:r>
      <w:r w:rsidR="00F6264F">
        <w:t xml:space="preserve"> 2016. podnio prijedlog za otvaranje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Slijedom navedenog rješenjem</w:t>
      </w:r>
      <w:r w:rsidR="00010C4D">
        <w:t xml:space="preserve"> Trgovačkog suda u Osijeku poslovni broj</w:t>
      </w:r>
      <w:r>
        <w:t xml:space="preserve"> St-</w:t>
      </w:r>
      <w:r w:rsidR="00010C4D">
        <w:t>2485/16 od 8. veljače 2017</w:t>
      </w:r>
      <w:r>
        <w:t>. obustavljen je skraćeni stečajni postupak te je postupak nastavljen primjenom općih odredbi Stečajnog zakona.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010C4D">
        <w:t xml:space="preserve">1178/17 od 2. svibnja </w:t>
      </w:r>
      <w:r>
        <w:t xml:space="preserve">2017. pokrenut je prethodni postupak te je rješenjem od </w:t>
      </w:r>
      <w:r w:rsidR="00010C4D">
        <w:t>6. srpnja</w:t>
      </w:r>
      <w:r>
        <w:t xml:space="preserve"> 2017. imenovan privremeni stečajni upravitelj </w:t>
      </w:r>
      <w:r w:rsidR="00010C4D">
        <w:t>Mateo Erceg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010C4D">
        <w:t>KIM INFORMATIČKI SISTEMI d.o.o., Zagreb, Kožinčev breg 25, OIB: 77158297202</w:t>
      </w:r>
      <w:r w:rsidRPr="00F018E1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382CAE">
        <w:t>20. lipnja</w:t>
      </w:r>
      <w:r>
        <w:t xml:space="preserve"> 2017. proizlazi da dužnik ima evidentirane neizvršene osnove za plaćanje u iznosu od </w:t>
      </w:r>
      <w:r w:rsidR="00382CAE">
        <w:t>20.083,60</w:t>
      </w:r>
      <w:r>
        <w:t xml:space="preserve"> kn i </w:t>
      </w:r>
      <w:r w:rsidR="00382CAE">
        <w:t>434</w:t>
      </w:r>
      <w:r>
        <w:t xml:space="preserve"> dana neprekidne blokade (list </w:t>
      </w:r>
      <w:r w:rsidR="00382CAE">
        <w:t>24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82CAE">
        <w:t>1178/17</w:t>
      </w:r>
      <w:r>
        <w:t xml:space="preserve"> od </w:t>
      </w:r>
      <w:r w:rsidR="00382CAE">
        <w:t>2. kolovoza 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82CAE">
        <w:t>20.200</w:t>
      </w:r>
      <w:r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382CAE">
        <w:t>3. kolovoza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C0D75">
      <w:pPr>
        <w:jc w:val="both"/>
      </w:pPr>
      <w:r w:rsidRPr="00AF1EFD">
        <w:tab/>
      </w:r>
      <w:r w:rsidRPr="00AF1EFD">
        <w:tab/>
      </w:r>
    </w:p>
    <w:p w:rsidRDefault="009B3483" w:rsidP="00D21534" w:rsidR="009B3483" w:rsidRPr="00AF1EFD">
      <w:pPr>
        <w:jc w:val="both"/>
      </w:pP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382CAE">
        <w:t>19. listopada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9B3483" w:rsidR="00410421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  <w:r w:rsidR="009B3483">
        <w:tab/>
      </w:r>
    </w:p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DFF" w:rsidR="00C66DFF">
      <w:r>
        <w:separator/>
      </w:r>
    </w:p>
  </w:endnote>
  <w:endnote w:id="0" w:type="continuationSeparator">
    <w:p w:rsidRDefault="00C66DFF" w:rsidR="00C6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DFF" w:rsidR="00C66DFF">
      <w:r>
        <w:separator/>
      </w:r>
    </w:p>
  </w:footnote>
  <w:footnote w:id="0" w:type="continuationSeparator">
    <w:p w:rsidRDefault="00C66DFF" w:rsidR="00C6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4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10C4D">
      <w:t>1178/17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C4D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82CAE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B3483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BC0D75"/>
    <w:rsid w:val="00C111C1"/>
    <w:rsid w:val="00C1129F"/>
    <w:rsid w:val="00C12A9F"/>
    <w:rsid w:val="00C15BC1"/>
    <w:rsid w:val="00C50D94"/>
    <w:rsid w:val="00C5720C"/>
    <w:rsid w:val="00C66DFF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St-1178/2017</izvorni_sadrzaj>
    <derivirana_varijabla naziv="DomainObject.Predmet.OznakaBroj_1">St-1178/2017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 INFORMATIČKI SISTEMI d.o.o. zastupanog po punomoćniku Danijel Smetiško; Danijela Smetiško</izvorni_sadrzaj>
    <derivirana_varijabla naziv="DomainObject.Predmet.ProtustrankaFormated_1">  KIM INFORMATIČKI SISTEMI d.o.o. zastupanog po punomoćniku Danijel Smetiško; Danijela Smetiško</derivirana_varijabla>
  </DomainObject.Predmet.ProtustrankaFormated>
  <DomainObject.Predmet.ProtustrankaFormatedOIB>
    <izvorni_sadrzaj>  KIM INFORMATIČKI SISTEMI d.o.o., OIB 77158297202 zastupanog po punomoćniku Danijel Smetiško; Danijela Smetiško</izvorni_sadrzaj>
    <derivirana_varijabla naziv="DomainObject.Predmet.ProtustrankaFormatedOIB_1">  KIM INFORMATIČKI SISTEMI d.o.o., OIB 77158297202 zastupanog po punomoćniku Danijel Smetiško; Danijela Smetiško</derivirana_varijabla>
  </DomainObject.Predmet.ProtustrankaFormatedOIB>
  <DomainObject.Predmet.ProtustrankaFormatedWithAdress>
    <izvorni_sadrzaj> KIM INFORMATIČKI SISTEMI d.o.o., Kožinčev breg 25, 10000 Zagreb zastupanog po punomoćniku Danijel Smetiško; Danijela Smetiško</izvorni_sadrzaj>
    <derivirana_varijabla naziv="DomainObject.Predmet.ProtustrankaFormatedWithAdress_1"> KIM INFORMATIČKI SISTEMI d.o.o., Kožinčev breg 25, 10000 Zagreb zastupanog po punomoćniku Danijel Smetiško; Danijela Smetiško</derivirana_varijabla>
  </DomainObject.Predmet.ProtustrankaFormatedWithAdress>
  <DomainObject.Predmet.ProtustrankaFormatedWithAdressOIB>
    <izvorni_sadrzaj> KIM INFORMATIČKI SISTEMI d.o.o., OIB 77158297202, Kožinčev breg 25, 10000 Zagreb zastupanog po punomoćniku Danijel Smetiško; Danijela Smetiško</izvorni_sadrzaj>
    <derivirana_varijabla naziv="DomainObject.Predmet.ProtustrankaFormatedWithAdressOIB_1"> KIM INFORMATIČKI SISTEMI d.o.o., OIB 77158297202, Kožinčev breg 25, 10000 Zagreb zastupanog po punomoćniku Danijel Smetiško; Danijela Smetiško</derivirana_varijabla>
  </DomainObject.Predmet.ProtustrankaFormatedWithAdressOIB>
  <DomainObject.Predmet.ProtustrankaWithAdress>
    <izvorni_sadrzaj>KIM INFORMATIČKI SISTEMI d.o.o. Kožinčev breg 25, 10000 Zagreb</izvorni_sadrzaj>
    <derivirana_varijabla naziv="DomainObject.Predmet.ProtustrankaWithAdress_1">KIM INFORMATIČKI SISTEMI d.o.o. Kožinčev breg 25, 10000 Zagreb</derivirana_varijabla>
  </DomainObject.Predmet.ProtustrankaWithAdress>
  <DomainObject.Predmet.ProtustrankaWithAdressOIB>
    <izvorni_sadrzaj>KIM INFORMATIČKI SISTEMI d.o.o., OIB 77158297202, Kožinčev breg 25, 10000 Zagreb</izvorni_sadrzaj>
    <derivirana_varijabla naziv="DomainObject.Predmet.ProtustrankaWithAdressOIB_1">KIM INFORMATIČKI SISTEMI d.o.o., OIB 77158297202, Kožinčev breg 25, 10000 Zagreb</derivirana_varijabla>
  </DomainObject.Predmet.ProtustrankaWithAdressOIB>
  <DomainObject.Predmet.ProtustrankaNazivFormated>
    <izvorni_sadrzaj>KIM INFORMATIČKI SISTEMI d.o.o.</izvorni_sadrzaj>
    <derivirana_varijabla naziv="DomainObject.Predmet.ProtustrankaNazivFormated_1">KIM INFORMATIČKI SISTEMI d.o.o.</derivirana_varijabla>
  </DomainObject.Predmet.ProtustrankaNazivFormated>
  <DomainObject.Predmet.ProtustrankaNazivFormatedOIB>
    <izvorni_sadrzaj>KIM INFORMATIČKI SISTEMI d.o.o., OIB 77158297202</izvorni_sadrzaj>
    <derivirana_varijabla naziv="DomainObject.Predmet.ProtustrankaNazivFormatedOIB_1">KIM INFORMATIČKI SISTEMI d.o.o., OIB 77158297202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Osijeku; Županijsko državno odvjetništvo u Zagrebu</izvorni_sadrzaj>
    <derivirana_varijabla naziv="DomainObject.Predmet.StrankaFormated_1">  FINA Regionalni centar Zagreb; Ministarstvo financija, POrezna uprava, Područni ured Zagreb zastupanog po punomoćniku Županijsko državno odvjetništvo u Osijeku; Županijsko državno odvjetništvo u Zagrebu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Osijeku; Županijsko državno odvjetništvo u Zagrebu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Osijeku;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Albrechtova 42, 10000 Zagreb zastupanog po punomoćniku Županijsko državno odvjetništvo u Osijeku; Županijsko državno odvjetništvo u Zagrebu</izvorni_sadrzaj>
    <derivirana_varijabla naziv="DomainObject.Predmet.StrankaFormatedWithAdress_1"> FINA Regionalni centar Zagreb, Trg svibanjskih žrtava 1995. 1, 10000 Zagreb; Ministarstvo financija, POrezna uprava, Područni ured Zagreb, Albrechtova 42, 10000 Zagreb zastupanog po punomoćniku Županijsko državno odvjetništvo u Osijeku;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Albrechtova 42, 10000 Zagreb zastupanog po punomoćniku Županijsko državno odvjetništvo u Osijeku; Županijsko državno odvjetništvo u Zagrebu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Albrechtova 42, 10000 Zagreb zastupanog po punomoćniku Županijsko državno odvjetništvo u Osijeku;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Albrechtova 42,10000 Zagreb</izvorni_sadrzaj>
    <derivirana_varijabla naziv="DomainObject.Predmet.StrankaWithAdress_1">FINA Regionalni centar Zagreb Trg svibanjskih žrtava 1995. 1,10000 Zagreb,Ministarstvo financija, POrezna uprava, Područni ured Zagreb Albrechtova 42,10000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Albrechtova 42,10000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Albrechtova 42,10000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Osijeku; Županijsko državno odvjetništvo u Zagrebu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Osijeku;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Osijeku; Županijsko državno odvjetništvo u Zagrebu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Osijeku;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Albrechtova 42, 10000 Zagreb zastupanog po punomoćniku Županijsko državno odvjetništvo u Osijeku;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Albrechtova 42, 10000 Zagreb zastupanog po punomoćniku Županijsko državno odvjetništvo u Osijeku;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Osijeku;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Osijeku;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KIM INFORMATIČKI SISTEMI d.o.o. zastupanog po punomoćniku Danijel Smetiško; Danijela Smetiško</item>
    </izvorni_sadrzaj>
    <derivirana_varijabla naziv="DomainObject.Predmet.ProtuStrankaListFormated_1">
      <item>KIM INFORMATIČKI SISTEMI d.o.o. zastupanog po punomoćniku Danijel Smetiško; Danijela Smetiško</item>
    </derivirana_varijabla>
  </DomainObject.Predmet.ProtuStrankaListFormated>
  <DomainObject.Predmet.ProtuStrankaListFormatedOIB>
    <izvorni_sadrzaj>
      <item>KIM INFORMATIČKI SISTEMI d.o.o., OIB 77158297202 zastupanog po punomoćniku Danijel Smetiško; Danijela Smetiško</item>
    </izvorni_sadrzaj>
    <derivirana_varijabla naziv="DomainObject.Predmet.ProtuStrankaListFormatedOIB_1">
      <item>KIM INFORMATIČKI SISTEMI d.o.o., OIB 77158297202 zastupanog po punomoćniku Danijel Smetiško; Danijela Smetiško</item>
    </derivirana_varijabla>
  </DomainObject.Predmet.ProtuStrankaListFormatedOIB>
  <DomainObject.Predmet.ProtuStrankaListFormatedWithAdress>
    <izvorni_sadrzaj>
      <item>KIM INFORMATIČKI SISTEMI d.o.o., Kožinčev breg 25, 10000 Zagreb zastupanog po punomoćniku Danijel Smetiško; Danijela Smetiško</item>
    </izvorni_sadrzaj>
    <derivirana_varijabla naziv="DomainObject.Predmet.ProtuStrankaListFormatedWithAdress_1">
      <item>KIM INFORMATIČKI SISTEMI d.o.o., Kožinčev breg 25, 10000 Zagreb zastupanog po punomoćniku Danijel Smetiško; Danijela Smetiško</item>
    </derivirana_varijabla>
  </DomainObject.Predmet.ProtuStrankaListFormatedWithAdress>
  <DomainObject.Predmet.ProtuStrankaListFormatedWithAdressOIB>
    <izvorni_sadrzaj>
      <item>KIM INFORMATIČKI SISTEMI d.o.o., OIB 77158297202, Kožinčev breg 25, 10000 Zagreb zastupanog po punomoćniku Danijel Smetiško; Danijela Smetiško</item>
    </izvorni_sadrzaj>
    <derivirana_varijabla naziv="DomainObject.Predmet.ProtuStrankaListFormatedWithAdressOIB_1">
      <item>KIM INFORMATIČKI SISTEMI d.o.o., OIB 77158297202, Kožinčev breg 25, 10000 Zagreb zastupanog po punomoćniku Danijel Smetiško; Danijela Smetiško</item>
    </derivirana_varijabla>
  </DomainObject.Predmet.ProtuStrankaListFormatedWithAdressOIB>
  <DomainObject.Predmet.ProtuStrankaListNazivFormated>
    <izvorni_sadrzaj>
      <item>KIM INFORMATIČKI SISTEMI d.o.o.</item>
    </izvorni_sadrzaj>
    <derivirana_varijabla naziv="DomainObject.Predmet.ProtuStrankaListNazivFormated_1">
      <item>KIM INFORMATIČKI SISTEMI d.o.o.</item>
    </derivirana_varijabla>
  </DomainObject.Predmet.ProtuStrankaListNazivFormated>
  <DomainObject.Predmet.ProtuStrankaListNazivFormatedOIB>
    <izvorni_sadrzaj>
      <item>KIM INFORMATIČKI SISTEMI d.o.o., OIB 77158297202</item>
    </izvorni_sadrzaj>
    <derivirana_varijabla naziv="DomainObject.Predmet.ProtuStrankaListNazivFormatedOIB_1">
      <item>KIM INFORMATIČKI SISTEMI d.o.o., OIB 77158297202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Danijel Smetiško punomoćnik sudionika u postupku KIM INFORMATIČKI SISTEMI d.o.o.</item>
      <item>Danijela Smetiško punomoćnik sudionika u postupku KIM INFORMATIČKI SISTEMI d.o.o.</item>
      <item>Županijsko državno odvjetništvo u Zagrebu punomoćnik sudionika u postupku Ministarstvo financija, POrezna uprava, Područni ured Zagreb</item>
    </izvorni_sadrzaj>
    <derivirana_varijabla naziv="DomainObject.Predmet.OstaliListFormated_1">
      <item>Županijsko državno odvjetništvo u Osijeku punomoćnik sudionika u postupku Ministarstvo financija, POrezna uprava, Područni ured Zagreb</item>
      <item>Danijel Smetiško punomoćnik sudionika u postupku KIM INFORMATIČKI SISTEMI d.o.o.</item>
      <item>Danijela Smetiško punomoćnik sudionika u postupku KIM INFORMATIČKI SISTEMI d.o.o.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Danijel Smetiško, OIB 77798991163 punomoćnik sudionika u postupku KIM INFORMATIČKI SISTEMI d.o.o.</item>
      <item>Danijela Smetiško, OIB 76591757676 punomoćnik sudionika u postupku KIM INFORMATIČKI SISTEMI d.o.o.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Danijel Smetiško, OIB 77798991163 punomoćnik sudionika u postupku KIM INFORMATIČKI SISTEMI d.o.o.</item>
      <item>Danijela Smetiško, OIB 76591757676 punomoćnik sudionika u postupku KIM INFORMATIČKI SISTEMI d.o.o.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Danijel Smetiško, Kožinčev Breg 25, 10000 Zagreb punomoćnik sudionika u postupku KIM INFORMATIČKI SISTEMI d.o.o.</item>
      <item>Danijela Smetiško, Kožinčev Breg 25, 10000 Zagreb punomoćnik sudionika u postupku KIM INFORMATIČKI SISTEMI d.o.o.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Danijel Smetiško, Kožinčev Breg 25, 10000 Zagreb punomoćnik sudionika u postupku KIM INFORMATIČKI SISTEMI d.o.o.</item>
      <item>Danijela Smetiško, Kožinčev Breg 25, 10000 Zagreb punomoćnik sudionika u postupku KIM INFORMATIČKI SISTEMI d.o.o.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Danijel Smetiško, OIB 77798991163, Kožinčev Breg 25, 10000 Zagreb punomoćnik sudionika u postupku KIM INFORMATIČKI SISTEMI d.o.o.</item>
      <item>Danijela Smetiško, OIB 76591757676, Kožinčev Breg 25, 10000 Zagreb punomoćnik sudionika u postupku KIM INFORMATIČKI SISTEMI d.o.o.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Danijel Smetiško, OIB 77798991163, Kožinčev Breg 25, 10000 Zagreb punomoćnik sudionika u postupku KIM INFORMATIČKI SISTEMI d.o.o.</item>
      <item>Danijela Smetiško, OIB 76591757676, Kožinčev Breg 25, 10000 Zagreb punomoćnik sudionika u postupku KIM INFORMATIČKI SISTEMI d.o.o.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Županijsko državno odvjetništvo u Osijeku</item>
      <item>Danijel Smetiško</item>
      <item>Danijela Smetiško</item>
      <item>Županijsko državno odvjetništvo u Zagrebu</item>
    </izvorni_sadrzaj>
    <derivirana_varijabla naziv="DomainObject.Predmet.OstaliListNazivFormated_1">
      <item>Županijsko državno odvjetništvo u Osijeku</item>
      <item>Danijel Smetiško</item>
      <item>Danijela Smetiško</item>
      <item>Županijsko državno odvjetništvo u Zagrebu</item>
    </derivirana_varijabla>
  </DomainObject.Predmet.OstaliListNazivFormated>
  <DomainObject.Predmet.OstaliListNazivFormatedOIB>
    <izvorni_sadrzaj>
      <item>Županijsko državno odvjetništvo u Osijeku, OIB 61379160880</item>
      <item>Danijel Smetiško, OIB 77798991163</item>
      <item>Danijela Smetiško, OIB 76591757676</item>
      <item>Županijsko državno odvjetništvo u Zagrebu, OIB 16488001145</item>
    </izvorni_sadrzaj>
    <derivirana_varijabla naziv="DomainObject.Predmet.OstaliListNazivFormatedOIB_1">
      <item>Županijsko državno odvjetništvo u Osijeku, OIB 61379160880</item>
      <item>Danijel Smetiško, OIB 77798991163</item>
      <item>Danijela Smetiško, OIB 76591757676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KIM INFORMATIČKI SISTEMI d.o.o.</izvorni_sadrzaj>
    <derivirana_varijabla naziv="DomainObject.Predmet.ProtustrankaIDrugi_1">KIM INFORMATIČKI SISTEMI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KIM INFORMATIČKI SISTEMI d.o.o., OIB 77158297202, Kožinčev breg 25, 10000 Zagreb</izvorni_sadrzaj>
    <derivirana_varijabla naziv="DomainObject.Predmet.ProtustrankaIDrugiAdressOIB_1">KIM INFORMATIČKI SISTEMI d.o.o., OIB 77158297202, Kožinčev breg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 INFORMATIČKI SISTEMI d.o.o.</item>
      <item>FINA Regionalni centar Zagreb</item>
      <item>Ministarstvo financija, POrezna uprava, Područni ured Zagreb</item>
      <item>Županijsko državno odvjetništvo u Osijeku</item>
      <item>Danijel Smetiško</item>
      <item>Danijela Smetiško</item>
      <item>Županijsko državno odvjetništvo u Zagrebu</item>
    </izvorni_sadrzaj>
    <derivirana_varijabla naziv="DomainObject.Predmet.SudioniciListNaziv_1">
      <item>KIM INFORMATIČKI SISTEMI d.o.o.</item>
      <item>FINA Regionalni centar Zagreb</item>
      <item>Ministarstvo financija, POrezna uprava, Područni ured Zagreb</item>
      <item>Županijsko državno odvjetništvo u Osijeku</item>
      <item>Danijel Smetiško</item>
      <item>Danijela Smetiško</item>
      <item>Županijsko državno odvjetništvo u Zagrebu</item>
    </derivirana_varijabla>
  </DomainObject.Predmet.SudioniciListNaziv>
  <DomainObject.Predmet.SudioniciListAdressOIB>
    <izvorni_sadrzaj>
      <item>KIM INFORMATIČKI SISTEMI d.o.o., OIB 77158297202, Kožinčev breg 25,10000 Zagreb</item>
      <item>FINA Regionalni centar Zagreb, OIB 85821130368, Trg svibanjskih žrtava 1995. 1,10000 Zagreb</item>
      <item>Ministarstvo financija, POrezna uprava, Područni ured Zagreb, OIB 18683136487, Albrechtova 42,10000 Zagreb</item>
      <item>Županijsko državno odvjetništvo u Osijeku, OIB 61379160880, Kapucinska 21,31000 Osijek</item>
      <item>Danijel Smetiško, OIB 77798991163, Kožinčev Breg 25,10000 Zagreb</item>
      <item>Danijela Smetiško, OIB 76591757676, Kožinčev Breg 25,10000 Zagreb</item>
      <item>Županijsko državno odvjetništvo u Zagrebu, OIB 16488001145, Savska cesta 41,10000 Zagreb</item>
    </izvorni_sadrzaj>
    <derivirana_varijabla naziv="DomainObject.Predmet.SudioniciListAdressOIB_1">
      <item>KIM INFORMATIČKI SISTEMI d.o.o., OIB 77158297202, Kožinčev breg 25,10000 Zagreb</item>
      <item>FINA Regionalni centar Zagreb, OIB 85821130368, Trg svibanjskih žrtava 1995. 1,10000 Zagreb</item>
      <item>Ministarstvo financija, POrezna uprava, Područni ured Zagreb, OIB 18683136487, Albrechtova 42,10000 Zagreb</item>
      <item>Županijsko državno odvjetništvo u Osijeku, OIB 61379160880, Kapucinska 21,31000 Osijek</item>
      <item>Danijel Smetiško, OIB 77798991163, Kožinčev Breg 25,10000 Zagreb</item>
      <item>Danijela Smetiško, OIB 76591757676, Kožinčev Breg 25,10000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77158297202</item>
      <item>, OIB 85821130368</item>
      <item>, OIB 18683136487</item>
      <item>, OIB 61379160880</item>
      <item>, OIB 77798991163</item>
      <item>, OIB 76591757676</item>
      <item>, OIB 16488001145</item>
    </izvorni_sadrzaj>
    <derivirana_varijabla naziv="DomainObject.Predmet.SudioniciListNazivOIB_1">
      <item>, OIB 77158297202</item>
      <item>, OIB 85821130368</item>
      <item>, OIB 18683136487</item>
      <item>, OIB 61379160880</item>
      <item>, OIB 77798991163</item>
      <item>, OIB 76591757676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652</properties:Words>
  <properties:Characters>3549</properties:Characters>
  <properties:Lines>106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2017-10-19T08:54:00Z</dcterms:created>
  <dc:creator>Korisnik</dc:creator>
  <cp:lastModifiedBy>Draženka Prpić</cp:lastModifiedBy>
  <cp:lastPrinted>2017-10-19T08:57:00Z</cp:lastPrinted>
  <dcterms:modified xmlns:xsi="http://www.w3.org/2001/XMLSchema-instance" xsi:type="dcterms:W3CDTF">2017-10-19T08:57:00Z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