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b63db2f" w14:textId="b63db2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</w:t>
      </w:r>
      <w:r w:rsidR="00C5573E">
        <w:t>647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</w:t>
      </w:r>
      <w:r w:rsidR="00C5573E">
        <w:t>647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5573E">
      <w:pPr>
        <w:pStyle w:val="Odlomakpopisa"/>
        <w:numPr>
          <w:ilvl w:val="0"/>
          <w:numId w:val="5"/>
        </w:numPr>
        <w:jc w:val="both"/>
      </w:pPr>
      <w:r>
        <w:t>PUMBA</w:t>
      </w:r>
      <w:r w:rsidR="0072303F">
        <w:t xml:space="preserve"> </w:t>
      </w:r>
      <w:r>
        <w:t>jednostavno društvo s ograničenom odgovornošću za trgovinu i usluge</w:t>
      </w:r>
      <w:r w:rsidR="00011037">
        <w:t xml:space="preserve">, </w:t>
      </w:r>
      <w:proofErr w:type="spellStart"/>
      <w:r>
        <w:t>Ogradska</w:t>
      </w:r>
      <w:proofErr w:type="spellEnd"/>
      <w:r>
        <w:t xml:space="preserve"> ulica 52</w:t>
      </w:r>
      <w:r w:rsidR="00011037">
        <w:t>,</w:t>
      </w:r>
      <w:r w:rsidR="002B4485">
        <w:t xml:space="preserve"> </w:t>
      </w:r>
      <w:r>
        <w:t>Sveti Ivan Zelina</w:t>
      </w:r>
      <w:r w:rsidR="002B4485">
        <w:t>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24733175831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8</w:t>
      </w:r>
      <w:r w:rsidR="007E3C36">
        <w:t>.</w:t>
      </w:r>
      <w:r>
        <w:t>764</w:t>
      </w:r>
      <w:r w:rsidR="007E3C36">
        <w:t>,</w:t>
      </w:r>
      <w:r>
        <w:t>58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96BE1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0BF7"/>
    <w:rsid w:val="00C3405C"/>
    <w:rsid w:val="00C5573E"/>
    <w:rsid w:val="00C836B9"/>
    <w:rsid w:val="00C958E9"/>
    <w:rsid w:val="00CB300F"/>
    <w:rsid w:val="00CE7362"/>
    <w:rsid w:val="00CF08DF"/>
    <w:rsid w:val="00CF45F0"/>
    <w:rsid w:val="00D01B78"/>
    <w:rsid w:val="00D147D5"/>
    <w:rsid w:val="00D637BD"/>
    <w:rsid w:val="00D66226"/>
    <w:rsid w:val="00DB51B1"/>
    <w:rsid w:val="00DC4A7E"/>
    <w:rsid w:val="00DC720D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0B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0B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0B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0B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0B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St-1647/2019</izvorni_sadrzaj>
    <derivirana_varijabla naziv="DomainObject.Predmet.OznakaBroj_1">St-1647/2019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PUMBA jednostavno društvo s ograničenom odgovornošću za trgovinu i usluge zastupanog po punomoćniku Ljiljana Ščuric</izvorni_sadrzaj>
    <derivirana_varijabla naziv="DomainObject.Predmet.ProtustrankaFormated_1">  PUMBA jednostavno društvo s ograničenom odgovornošću za trgovinu i usluge zastupanog po punomoćniku Ljiljana Ščuric</derivirana_varijabla>
  </DomainObject.Predmet.ProtustrankaFormated>
  <DomainObject.Predmet.ProtustrankaFormatedOIB>
    <izvorni_sadrzaj>  PUMBA jednostavno društvo s ograničenom odgovornošću za trgovinu i usluge, OIB 24733175831 zastupanog po punomoćniku Ljiljana Ščuric</izvorni_sadrzaj>
    <derivirana_varijabla naziv="DomainObject.Predmet.ProtustrankaFormatedOIB_1">  PUMBA jednostavno društvo s ograničenom odgovornošću za trgovinu i usluge, OIB 24733175831 zastupanog po punomoćniku Ljiljana Ščuric</derivirana_varijabla>
  </DomainObject.Predmet.ProtustrankaFormatedOIB>
  <DomainObject.Predmet.ProtustrankaFormatedWithAdress>
    <izvorni_sadrzaj> PUMBA jednostavno društvo s ograničenom odgovornošću za trgovinu i usluge, Ogradska ulica 52, 10380 Sveti Ivan Zelina zastupanog po punomoćniku Ljiljana Ščuric</izvorni_sadrzaj>
    <derivirana_varijabla naziv="DomainObject.Predmet.ProtustrankaFormatedWithAdress_1"> PUMBA jednostavno društvo s ograničenom odgovornošću za trgovinu i usluge, Ogradska ulica 52, 10380 Sveti Ivan Zelina zastupanog po punomoćniku Ljiljana Ščuric</derivirana_varijabla>
  </DomainObject.Predmet.ProtustrankaFormatedWithAdress>
  <DomainObject.Predmet.ProtustrankaFormatedWithAdressOIB>
    <izvorni_sadrzaj> PUMBA jednostavno društvo s ograničenom odgovornošću za trgovinu i usluge, OIB 24733175831, Ogradska ulica 52, 10380 Sveti Ivan Zelina zastupanog po punomoćniku Ljiljana Ščuric</izvorni_sadrzaj>
    <derivirana_varijabla naziv="DomainObject.Predmet.ProtustrankaFormatedWithAdressOIB_1"> PUMBA jednostavno društvo s ograničenom odgovornošću za trgovinu i usluge, OIB 24733175831, Ogradska ulica 52, 10380 Sveti Ivan Zelina zastupanog po punomoćniku Ljiljana Ščuric</derivirana_varijabla>
  </DomainObject.Predmet.ProtustrankaFormatedWithAdressOIB>
  <DomainObject.Predmet.ProtustrankaWithAdress>
    <izvorni_sadrzaj>PUMBA jednostavno društvo s ograničenom odgovornošću za trgovinu i usluge Ogradska ulica 52, 10380 Sveti Ivan Zelina</izvorni_sadrzaj>
    <derivirana_varijabla naziv="DomainObject.Predmet.ProtustrankaWithAdress_1">PUMBA jednostavno društvo s ograničenom odgovornošću za trgovinu i usluge Ogradska ulica 52, 10380 Sveti Ivan Zelina</derivirana_varijabla>
  </DomainObject.Predmet.ProtustrankaWithAdress>
  <DomainObject.Predmet.ProtustrankaWithAdressOIB>
    <izvorni_sadrzaj>PUMBA jednostavno društvo s ograničenom odgovornošću za trgovinu i usluge, OIB 24733175831, Ogradska ulica 52, 10380 Sveti Ivan Zelina</izvorni_sadrzaj>
    <derivirana_varijabla naziv="DomainObject.Predmet.ProtustrankaWithAdressOIB_1">PUMBA jednostavno društvo s ograničenom odgovornošću za trgovinu i usluge, OIB 24733175831, Ogradska ulica 52, 10380 Sveti Ivan Zelina</derivirana_varijabla>
  </DomainObject.Predmet.ProtustrankaWithAdressOIB>
  <DomainObject.Predmet.ProtustrankaNazivFormated>
    <izvorni_sadrzaj>PUMBA jednostavno društvo s ograničenom odgovornošću za trgovinu i usluge</izvorni_sadrzaj>
    <derivirana_varijabla naziv="DomainObject.Predmet.ProtustrankaNazivFormated_1">PUMBA jednostavno društvo s ograničenom odgovornošću za trgovinu i usluge</derivirana_varijabla>
  </DomainObject.Predmet.ProtustrankaNazivFormated>
  <DomainObject.Predmet.ProtustrankaNazivFormatedOIB>
    <izvorni_sadrzaj>PUMBA jednostavno društvo s ograničenom odgovornošću za trgovinu i usluge, OIB 24733175831</izvorni_sadrzaj>
    <derivirana_varijabla naziv="DomainObject.Predmet.ProtustrankaNazivFormatedOIB_1">PUMBA jednostavno društvo s ograničenom odgovornošću za trgovinu i usluge, OIB 24733175831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PUMBA jednostavno društvo s ograničenom odgovornošću za trgovinu i usluge zastupanog po punomoćniku Ljiljana Ščuric</item>
    </izvorni_sadrzaj>
    <derivirana_varijabla naziv="DomainObject.Predmet.ProtuStrankaListFormated_1">
      <item>PUMBA jednostavno društvo s ograničenom odgovornošću za trgovinu i usluge zastupanog po punomoćniku Ljiljana Ščuric</item>
    </derivirana_varijabla>
  </DomainObject.Predmet.ProtuStrankaListFormated>
  <DomainObject.Predmet.ProtuStrankaListFormatedOIB>
    <izvorni_sadrzaj>
      <item>PUMBA jednostavno društvo s ograničenom odgovornošću za trgovinu i usluge, OIB 24733175831 zastupanog po punomoćniku Ljiljana Ščuric</item>
    </izvorni_sadrzaj>
    <derivirana_varijabla naziv="DomainObject.Predmet.ProtuStrankaListFormatedOIB_1">
      <item>PUMBA jednostavno društvo s ograničenom odgovornošću za trgovinu i usluge, OIB 24733175831 zastupanog po punomoćniku Ljiljana Ščuric</item>
    </derivirana_varijabla>
  </DomainObject.Predmet.ProtuStrankaListFormatedOIB>
  <DomainObject.Predmet.ProtuStrankaListFormatedWithAdress>
    <izvorni_sadrzaj>
      <item>PUMBA jednostavno društvo s ograničenom odgovornošću za trgovinu i usluge, Ogradska ulica 52, 10380 Sveti Ivan Zelina zastupanog po punomoćniku Ljiljana Ščuric</item>
    </izvorni_sadrzaj>
    <derivirana_varijabla naziv="DomainObject.Predmet.ProtuStrankaListFormatedWithAdress_1">
      <item>PUMBA jednostavno društvo s ograničenom odgovornošću za trgovinu i usluge, Ogradska ulica 52, 10380 Sveti Ivan Zelina zastupanog po punomoćniku Ljiljana Ščuric</item>
    </derivirana_varijabla>
  </DomainObject.Predmet.ProtuStrankaListFormatedWithAdress>
  <DomainObject.Predmet.ProtuStrankaListFormatedWithAdressOIB>
    <izvorni_sadrzaj>
      <item>PUMBA jednostavno društvo s ograničenom odgovornošću za trgovinu i usluge, OIB 24733175831, Ogradska ulica 52, 10380 Sveti Ivan Zelina zastupanog po punomoćniku Ljiljana Ščuric</item>
    </izvorni_sadrzaj>
    <derivirana_varijabla naziv="DomainObject.Predmet.ProtuStrankaListFormatedWithAdressOIB_1">
      <item>PUMBA jednostavno društvo s ograničenom odgovornošću za trgovinu i usluge, OIB 24733175831, Ogradska ulica 52, 10380 Sveti Ivan Zelina zastupanog po punomoćniku Ljiljana Ščuric</item>
    </derivirana_varijabla>
  </DomainObject.Predmet.ProtuStrankaListFormatedWithAdressOIB>
  <DomainObject.Predmet.ProtuStrankaListNazivFormated>
    <izvorni_sadrzaj>
      <item>PUMBA jednostavno društvo s ograničenom odgovornošću za trgovinu i usluge</item>
    </izvorni_sadrzaj>
    <derivirana_varijabla naziv="DomainObject.Predmet.ProtuStrankaListNazivFormated_1">
      <item>PUMBA jednostavno društvo s ograničenom odgovornošću za trgovinu i usluge</item>
    </derivirana_varijabla>
  </DomainObject.Predmet.ProtuStrankaListNazivFormated>
  <DomainObject.Predmet.ProtuStrankaListNazivFormatedOIB>
    <izvorni_sadrzaj>
      <item>PUMBA jednostavno društvo s ograničenom odgovornošću za trgovinu i usluge, OIB 24733175831</item>
    </izvorni_sadrzaj>
    <derivirana_varijabla naziv="DomainObject.Predmet.ProtuStrankaListNazivFormatedOIB_1">
      <item>PUMBA jednostavno društvo s ograničenom odgovornošću za trgovinu i usluge, OIB 24733175831</item>
    </derivirana_varijabla>
  </DomainObject.Predmet.ProtuStrankaListNazivFormatedOIB>
  <DomainObject.Predmet.OstaliListFormated>
    <izvorni_sadrzaj>
      <item>Ljiljana Ščuric punomoćnica sudionika u postupku PUMBA jednostavno društvo s ograničenom odgovornošću za trgovinu i usluge</item>
    </izvorni_sadrzaj>
    <derivirana_varijabla naziv="DomainObject.Predmet.OstaliListFormated_1">
      <item>Ljiljana Ščuric punomoćnica sudionika u postupku PUMBA jednostavno društvo s ograničenom odgovornošću za trgovinu i usluge</item>
    </derivirana_varijabla>
  </DomainObject.Predmet.OstaliListFormated>
  <DomainObject.Predmet.OstaliListFormatedOIB>
    <izvorni_sadrzaj>
      <item>Ljiljana Ščuric, OIB 18524887141 punomoćnica sudionika u postupku PUMBA jednostavno društvo s ograničenom odgovornošću za trgovinu i usluge</item>
    </izvorni_sadrzaj>
    <derivirana_varijabla naziv="DomainObject.Predmet.OstaliListFormatedOIB_1">
      <item>Ljiljana Ščuric, OIB 18524887141 punomoćnica sudionika u postupku PUMBA jednostavno društvo s ograničenom odgovornošću za trgovinu i usluge</item>
    </derivirana_varijabla>
  </DomainObject.Predmet.OstaliListFormatedOIB>
  <DomainObject.Predmet.OstaliListFormatedWithAdress>
    <izvorni_sadrzaj>
      <item>Ljiljana Ščuric, Ogradska 52, 10380 Sveti Ivan Zelina punomoćnica sudionika u postupku PUMBA jednostavno društvo s ograničenom odgovornošću za trgovinu i usluge</item>
    </izvorni_sadrzaj>
    <derivirana_varijabla naziv="DomainObject.Predmet.OstaliListFormatedWithAdress_1">
      <item>Ljiljana Ščuric, Ogradska 52, 10380 Sveti Ivan Zelina punomoćnica sudionika u postupku PUMBA jednostavno društvo s ograničenom odgovornošću za trgovinu i usluge</item>
    </derivirana_varijabla>
  </DomainObject.Predmet.OstaliListFormatedWithAdress>
  <DomainObject.Predmet.OstaliListFormatedWithAdressOIB>
    <izvorni_sadrzaj>
      <item>Ljiljana Ščuric, OIB 18524887141, Ogradska 52, 10380 Sveti Ivan Zelina punomoćnica sudionika u postupku PUMBA jednostavno društvo s ograničenom odgovornošću za trgovinu i usluge</item>
    </izvorni_sadrzaj>
    <derivirana_varijabla naziv="DomainObject.Predmet.OstaliListFormatedWithAdressOIB_1">
      <item>Ljiljana Ščuric, OIB 18524887141, Ogradska 52, 10380 Sveti Ivan Zelina punomoćnica sudionika u postupku PUMBA jednostavno društvo s ograničenom odgovornošću za trgovinu i usluge</item>
    </derivirana_varijabla>
  </DomainObject.Predmet.OstaliListFormatedWithAdressOIB>
  <DomainObject.Predmet.OstaliListNazivFormated>
    <izvorni_sadrzaj>
      <item>Ljiljana Ščuric</item>
    </izvorni_sadrzaj>
    <derivirana_varijabla naziv="DomainObject.Predmet.OstaliListNazivFormated_1">
      <item>Ljiljana Ščuric</item>
    </derivirana_varijabla>
  </DomainObject.Predmet.OstaliListNazivFormated>
  <DomainObject.Predmet.OstaliListNazivFormatedOIB>
    <izvorni_sadrzaj>
      <item>Ljiljana Ščuric, OIB 18524887141</item>
    </izvorni_sadrzaj>
    <derivirana_varijabla naziv="DomainObject.Predmet.OstaliListNazivFormatedOIB_1">
      <item>Ljiljana Ščuric, OIB 18524887141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PUMBA jednostavno društvo s ograničenom odgovornošću za trgovinu i usluge</izvorni_sadrzaj>
    <derivirana_varijabla naziv="DomainObject.Predmet.ProtustrankaIDrugi_1">PUMBA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PUMBA jednostavno društvo s ograničenom odgovornošću za trgovinu i usluge, OIB 24733175831, Ogradska ulica 52, 10380 Sveti Ivan Zelina</izvorni_sadrzaj>
    <derivirana_varijabla naziv="DomainObject.Predmet.ProtustrankaIDrugiAdressOIB_1">PUMBA jednostavno društvo s ograničenom odgovornošću za trgovinu i usluge, OIB 24733175831, Ogradska ulica 52,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PUMBA jednostavno društvo s ograničenom odgovornošću za trgovinu i usluge</item>
      <item>Ljiljana Ščuric</item>
    </izvorni_sadrzaj>
    <derivirana_varijabla naziv="DomainObject.Predmet.SudioniciListNaziv_1">
      <item>FINA Regionalni centar Zagreb</item>
      <item>PUMBA jednostavno društvo s ograničenom odgovornošću za trgovinu i usluge</item>
      <item>Ljiljana Ščuric</item>
    </derivirana_varijabla>
  </DomainObject.Predmet.SudioniciListNaziv>
  <DomainObject.Predmet.SudioniciListAdressOIB>
    <izvorni_sadrzaj>
      <item>FINA Regionalni centar Zagreb, OIB 85821130368, Trg svibanjskih žrtava 1995. 1,10000 Zagreb</item>
      <item>PUMBA jednostavno društvo s ograničenom odgovornošću za trgovinu i usluge, OIB 24733175831, Ogradska ulica 52,10380 Sveti Ivan Zelina</item>
      <item>Ljiljana Ščuric, OIB 18524887141, Ogradska 52,10380 Sveti Ivan Zelina</item>
    </izvorni_sadrzaj>
    <derivirana_varijabla naziv="DomainObject.Predmet.SudioniciListAdressOIB_1">
      <item>FINA Regionalni centar Zagreb, OIB 85821130368, Trg svibanjskih žrtava 1995. 1,10000 Zagreb</item>
      <item>PUMBA jednostavno društvo s ograničenom odgovornošću za trgovinu i usluge, OIB 24733175831, Ogradska ulica 52,10380 Sveti Ivan Zelina</item>
      <item>Ljiljana Ščuric, OIB 18524887141, Ogradska 52,10380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24733175831</item>
      <item>, OIB 18524887141</item>
    </izvorni_sadrzaj>
    <derivirana_varijabla naziv="DomainObject.Predmet.SudioniciListNazivOIB_1">
      <item>, OIB 85821130368</item>
      <item>, OIB 24733175831</item>
      <item>, OIB 18524887141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250</properties:Words>
  <properties:Characters>1382</properties:Characters>
  <properties:Lines>45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2019-10-17T11:40:00Z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(St-1647-19 -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