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fc21" w14:paraId="e22fc21" w:rsidRDefault="00917CE8" w:rsidP="00A22143" w:rsidR="00917CE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A043CD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St-240/2015-152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>PODNE OBLOGE LISAK, vl. Anita Lisak, Gornja Stubica, Šagudovec 71, OIB 84719680143</w:t>
      </w:r>
      <w:r w:rsidR="00380CC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>PODNE OBLOGE LISAK, vl. Anita Lisak, Gornja Stubica, Šagudovec 71, OIB 84719680143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PODNE OBLOGE LISAK, vl. Anita Lisak, Gornja Stubica, Šagudovec 71, OIB 84719680143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ind w:left="188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>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>PODNE OBLOGE LISAK, vl. Anita Lisak, Gornja Stubica, Šagudovec 71, OIB 84719680143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>PODNE OBLOGE LISAK, vl. Anita Lisak, Gornja Stubica, Šagudovec 71, OIB 84719680143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PODNE OBLOGE LISAK, vl. Anita Lisak, Gornja Stubica, Šagudovec 71, OIB 84719680143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9A020B">
        <w:rPr>
          <w:rFonts w:cs="Times New Roman" w:eastAsia="Times New Roman" w:hAnsi="Times New Roman" w:ascii="Times New Roman"/>
          <w:color w:val="222222"/>
          <w:sz w:val="24"/>
          <w:szCs w:val="24"/>
        </w:rPr>
        <w:t>47.862,24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917CE8" w:rsidR="00917CE8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917CE8" w:rsidR="009B4563" w:rsidRPr="00917CE8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917CE8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sectPr w:rsidR="009B4563" w:rsidRPr="00917C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1D0C44"/>
    <w:rsid w:val="001F0E85"/>
    <w:rsid w:val="00243C57"/>
    <w:rsid w:val="00380CC3"/>
    <w:rsid w:val="00484980"/>
    <w:rsid w:val="00697A2A"/>
    <w:rsid w:val="00713F05"/>
    <w:rsid w:val="00752A94"/>
    <w:rsid w:val="007749B1"/>
    <w:rsid w:val="00793207"/>
    <w:rsid w:val="007C3F7A"/>
    <w:rsid w:val="00917CE8"/>
    <w:rsid w:val="009A020B"/>
    <w:rsid w:val="009A731F"/>
    <w:rsid w:val="009B4563"/>
    <w:rsid w:val="009C7371"/>
    <w:rsid w:val="00A043CD"/>
    <w:rsid w:val="00A22143"/>
    <w:rsid w:val="00A51847"/>
    <w:rsid w:val="00B10B9B"/>
    <w:rsid w:val="00C94C49"/>
    <w:rsid w:val="00E14030"/>
    <w:rsid w:val="00E3791C"/>
    <w:rsid w:val="00E47804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C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C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C57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C57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C57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C57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C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C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C57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C57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C57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C57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3699</properties:Characters>
  <properties:Lines>96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2017-06-26T11:39:00Z</dcterms:created>
  <dc:creator>Dominik</dc:creator>
  <cp:lastModifiedBy>wsadmin</cp:lastModifiedBy>
  <cp:lastPrinted>2017-06-26T11:38:00Z</cp:lastPrinted>
  <dcterms:modified xmlns:xsi="http://www.w3.org/2001/XMLSchema-instance" xsi:type="dcterms:W3CDTF">2017-06-28T07:01:00Z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