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0f6d" w14:paraId="8f30f6d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7D628F">
        <w:rPr>
          <w:rFonts w:cs="Times New Roman" w:eastAsia="Times New Roman" w:hAnsi="Times New Roman" w:ascii="Times New Roman"/>
          <w:sz w:val="24"/>
          <w:szCs w:val="24"/>
          <w:lang w:eastAsia="hr-HR"/>
        </w:rPr>
        <w:t>122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F1129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5117E6">
        <w:rPr>
          <w:szCs w:val="24"/>
        </w:rPr>
        <w:t>IMPERA</w:t>
      </w:r>
      <w:r w:rsidR="007D628F">
        <w:rPr>
          <w:szCs w:val="24"/>
        </w:rPr>
        <w:t xml:space="preserve"> BIOGRAD </w:t>
      </w:r>
      <w:r w:rsidR="00F1129C" w:rsidRPr="00F1129C">
        <w:rPr>
          <w:szCs w:val="24"/>
        </w:rPr>
        <w:t xml:space="preserve">d.o.o., </w:t>
      </w:r>
      <w:r w:rsidR="007D628F">
        <w:rPr>
          <w:szCs w:val="24"/>
        </w:rPr>
        <w:t>Biograd na Moru</w:t>
      </w:r>
      <w:r w:rsidR="00F1129C" w:rsidRPr="00F1129C">
        <w:rPr>
          <w:szCs w:val="24"/>
        </w:rPr>
        <w:t xml:space="preserve">, </w:t>
      </w:r>
      <w:r w:rsidR="007D628F">
        <w:rPr>
          <w:szCs w:val="24"/>
        </w:rPr>
        <w:t>Zadarska 26 A</w:t>
      </w:r>
      <w:r w:rsidR="00F1129C" w:rsidRPr="00F1129C">
        <w:rPr>
          <w:szCs w:val="24"/>
        </w:rPr>
        <w:t xml:space="preserve">, OIB: </w:t>
      </w:r>
      <w:r w:rsidR="007D628F">
        <w:rPr>
          <w:szCs w:val="24"/>
        </w:rPr>
        <w:t>72601748456</w:t>
      </w:r>
      <w:r w:rsidR="00D57E01">
        <w:t>,</w:t>
      </w:r>
      <w:r>
        <w:rPr>
          <w:szCs w:val="24"/>
        </w:rPr>
        <w:t xml:space="preserve"> </w:t>
      </w:r>
      <w:r w:rsidR="009D3681">
        <w:rPr>
          <w:szCs w:val="24"/>
        </w:rPr>
        <w:t>14. prosinca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D3681" w:rsidRPr="009D36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C3E" w:rsidP="001E0C3E" w:rsidR="001E0C3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1E0C3E" w:rsidP="001E0C3E" w:rsidR="001E0C3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7D628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C3E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1E0C3E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117E6"/>
    <w:rsid w:val="0052527F"/>
    <w:rsid w:val="00592BB2"/>
    <w:rsid w:val="005F4A0D"/>
    <w:rsid w:val="00607FED"/>
    <w:rsid w:val="006A35C6"/>
    <w:rsid w:val="0078096A"/>
    <w:rsid w:val="0079293D"/>
    <w:rsid w:val="007A0173"/>
    <w:rsid w:val="007D628F"/>
    <w:rsid w:val="008222BA"/>
    <w:rsid w:val="00825968"/>
    <w:rsid w:val="00836FCC"/>
    <w:rsid w:val="008D48A1"/>
    <w:rsid w:val="00945A4F"/>
    <w:rsid w:val="00961F6B"/>
    <w:rsid w:val="009863C1"/>
    <w:rsid w:val="009D368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45DCD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129C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C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0C3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0C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0C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0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0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0C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St-122/2017-6</izvorni_sadrzaj>
    <derivirana_varijabla naziv="DomainObject.Oznaka_1">St-122/2017-6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IMPERA BIOGRAD d.o.o. za trgovinu</izvorni_sadrzaj>
    <derivirana_varijabla naziv="DomainObject.Predmet.ProtustrankaFormated_1">  IMPERA BIOGRAD d.o.o. za trgovinu</derivirana_varijabla>
  </DomainObject.Predmet.ProtustrankaFormated>
  <DomainObject.Predmet.ProtustrankaFormatedOIB>
    <izvorni_sadrzaj>  IMPERA BIOGRAD d.o.o. za trgovinu, OIB 72601748456</izvorni_sadrzaj>
    <derivirana_varijabla naziv="DomainObject.Predmet.ProtustrankaFormatedOIB_1">  IMPERA BIOGRAD d.o.o. za trgovinu, OIB 72601748456</derivirana_varijabla>
  </DomainObject.Predmet.ProtustrankaFormatedOIB>
  <DomainObject.Predmet.ProtustrankaFormatedWithAdress>
    <izvorni_sadrzaj> IMPERA BIOGRAD d.o.o. za trgovinu, Zadarska 26/A, 23210 Biograd Na Moru</izvorni_sadrzaj>
    <derivirana_varijabla naziv="DomainObject.Predmet.ProtustrankaFormatedWithAdress_1"> IMPERA BIOGRAD d.o.o. za trgovinu, Zadarska 26/A, 23210 Biograd Na Moru</derivirana_varijabla>
  </DomainObject.Predmet.ProtustrankaFormatedWithAdress>
  <DomainObject.Predmet.ProtustrankaFormatedWithAdressOIB>
    <izvorni_sadrzaj> IMPERA BIOGRAD d.o.o. za trgovinu, OIB 72601748456, Zadarska 26/A, 23210 Biograd Na Moru</izvorni_sadrzaj>
    <derivirana_varijabla naziv="DomainObject.Predmet.ProtustrankaFormatedWithAdressOIB_1"> IMPERA BIOGRAD d.o.o. za trgovinu, OIB 72601748456, Zadarska 26/A, 23210 Biograd Na Moru</derivirana_varijabla>
  </DomainObject.Predmet.ProtustrankaFormatedWithAdressOIB>
  <DomainObject.Predmet.ProtustrankaWithAdress>
    <izvorni_sadrzaj>IMPERA BIOGRAD d.o.o. za trgovinu Zadarska 26/A, 23210 Biograd Na Moru</izvorni_sadrzaj>
    <derivirana_varijabla naziv="DomainObject.Predmet.ProtustrankaWithAdress_1">IMPERA BIOGRAD d.o.o. za trgovinu Zadarska 26/A, 23210 Biograd Na Moru</derivirana_varijabla>
  </DomainObject.Predmet.ProtustrankaWithAdress>
  <DomainObject.Predmet.ProtustrankaWithAdressOIB>
    <izvorni_sadrzaj>IMPERA BIOGRAD d.o.o. za trgovinu, OIB 72601748456, Zadarska 26/A, 23210 Biograd Na Moru</izvorni_sadrzaj>
    <derivirana_varijabla naziv="DomainObject.Predmet.ProtustrankaWithAdressOIB_1">IMPERA BIOGRAD d.o.o. za trgovinu, OIB 72601748456, Zadarska 26/A, 23210 Biograd Na Moru</derivirana_varijabla>
  </DomainObject.Predmet.ProtustrankaWithAdressOIB>
  <DomainObject.Predmet.ProtustrankaNazivFormated>
    <izvorni_sadrzaj>IMPERA BIOGRAD d.o.o. za trgovinu</izvorni_sadrzaj>
    <derivirana_varijabla naziv="DomainObject.Predmet.ProtustrankaNazivFormated_1">IMPERA BIOGRAD d.o.o. za trgovinu</derivirana_varijabla>
  </DomainObject.Predmet.ProtustrankaNazivFormated>
  <DomainObject.Predmet.ProtustrankaNazivFormatedOIB>
    <izvorni_sadrzaj>IMPERA BIOGRAD d.o.o. za trgovinu, OIB 72601748456</izvorni_sadrzaj>
    <derivirana_varijabla naziv="DomainObject.Predmet.ProtustrankaNazivFormatedOIB_1">IMPERA BIOGRAD d.o.o. za trgovinu, OIB 72601748456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BIOGRAD d.o.o. za trgovinu</item>
    </izvorni_sadrzaj>
    <derivirana_varijabla naziv="DomainObject.Predmet.ProtuStrankaListFormated_1">
      <item>IMPERA BIOGRAD d.o.o. za trgovinu</item>
    </derivirana_varijabla>
  </DomainObject.Predmet.ProtuStrankaListFormated>
  <DomainObject.Predmet.ProtuStrankaListFormatedOIB>
    <izvorni_sadrzaj>
      <item>IMPERA BIOGRAD d.o.o. za trgovinu, OIB 72601748456</item>
    </izvorni_sadrzaj>
    <derivirana_varijabla naziv="DomainObject.Predmet.ProtuStrankaListFormatedOIB_1">
      <item>IMPERA BIOGRAD d.o.o. za trgovinu, OIB 72601748456</item>
    </derivirana_varijabla>
  </DomainObject.Predmet.ProtuStrankaListFormatedOIB>
  <DomainObject.Predmet.ProtuStrankaListFormatedWithAdress>
    <izvorni_sadrzaj>
      <item>IMPERA BIOGRAD d.o.o. za trgovinu, Zadarska 26/A, 23210 Biograd Na Moru</item>
    </izvorni_sadrzaj>
    <derivirana_varijabla naziv="DomainObject.Predmet.ProtuStrankaListFormatedWithAdress_1">
      <item>IMPERA BIOGRAD d.o.o. za trgovinu, Zadarska 26/A, 23210 Biograd Na Moru</item>
    </derivirana_varijabla>
  </DomainObject.Predmet.ProtuStrankaListFormatedWithAdress>
  <DomainObject.Predmet.ProtuStrankaListFormatedWithAdressOIB>
    <izvorni_sadrzaj>
      <item>IMPERA BIOGRAD d.o.o. za trgovinu, OIB 72601748456, Zadarska 26/A, 23210 Biograd Na Moru</item>
    </izvorni_sadrzaj>
    <derivirana_varijabla naziv="DomainObject.Predmet.ProtuStrankaListFormatedWithAdressOIB_1">
      <item>IMPERA BIOGRAD d.o.o. za trgovinu, OIB 72601748456, Zadarska 26/A, 23210 Biograd Na Moru</item>
    </derivirana_varijabla>
  </DomainObject.Predmet.ProtuStrankaListFormatedWithAdressOIB>
  <DomainObject.Predmet.ProtuStrankaListNazivFormated>
    <izvorni_sadrzaj>
      <item>IMPERA BIOGRAD d.o.o. za trgovinu</item>
    </izvorni_sadrzaj>
    <derivirana_varijabla naziv="DomainObject.Predmet.ProtuStrankaListNazivFormated_1">
      <item>IMPERA BIOGRAD d.o.o. za trgovinu</item>
    </derivirana_varijabla>
  </DomainObject.Predmet.ProtuStrankaListNazivFormated>
  <DomainObject.Predmet.ProtuStrankaListNazivFormatedOIB>
    <izvorni_sadrzaj>
      <item>IMPERA BIOGRAD d.o.o. za trgovinu, OIB 72601748456</item>
    </izvorni_sadrzaj>
    <derivirana_varijabla naziv="DomainObject.Predmet.ProtuStrankaListNazivFormatedOIB_1">
      <item>IMPERA BIOGRAD d.o.o. za trgovinu, OIB 72601748456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St-122/2017-6</izvorni_sadrzaj>
    <derivirana_varijabla naziv="DomainObject.PoslovniBrojDokumenta_1">St-122/2017-6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BIOGRAD d.o.o. za trgovinu</izvorni_sadrzaj>
    <derivirana_varijabla naziv="DomainObject.Predmet.ProtustrankaIDrugi_1">IMPERA BIOGRAD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BIOGRAD d.o.o. za trgovinu, OIB 72601748456, Zadarska 26/A, 23210 Biograd Na Moru</izvorni_sadrzaj>
    <derivirana_varijabla naziv="DomainObject.Predmet.ProtustrankaIDrugiAdressOIB_1">IMPERA BIOGRAD d.o.o. za trgovinu, OIB 72601748456, Zadarska 26/A,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BIOGRAD d.o.o. za trgovinu</item>
    </izvorni_sadrzaj>
    <derivirana_varijabla naziv="DomainObject.Predmet.SudioniciListNaziv_1">
      <item>FINA</item>
      <item>IMPERA BIOGRAD d.o.o. za trgovinu</item>
    </derivirana_varijabla>
  </DomainObject.Predmet.SudioniciListNaziv>
  <DomainObject.Predmet.SudioniciListAdressOIB>
    <izvorni_sadrzaj>
      <item>FINA, OIB 85821130368</item>
      <item>IMPERA BIOGRAD d.o.o. za trgovinu, OIB 72601748456, Zadarska 26/A,23210 Biograd Na Moru</item>
    </izvorni_sadrzaj>
    <derivirana_varijabla naziv="DomainObject.Predmet.SudioniciListAdressOIB_1">
      <item>FINA, OIB 85821130368</item>
      <item>IMPERA BIOGRAD d.o.o. za trgovinu, OIB 72601748456, Zadarska 26/A,23210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72601748456</item>
    </izvorni_sadrzaj>
    <derivirana_varijabla naziv="DomainObject.Predmet.SudioniciListNazivOIB_1">
      <item>, OIB 85821130368</item>
      <item>, OIB 72601748456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1199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2017-12-14T13:26:00Z</dcterms:created>
  <dc:creator>Tina Grgas</dc:creator>
  <cp:lastModifiedBy>Martina Kalmeta</cp:lastModifiedBy>
  <cp:lastPrinted>2017-12-14T13:25:00Z</cp:lastPrinted>
  <dcterms:modified xmlns:xsi="http://www.w3.org/2001/XMLSchema-instance" xsi:type="dcterms:W3CDTF">2017-12-15T08:50:00Z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St-122/2017-6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