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f221" w14:paraId="a65f221" w:rsidRDefault="007426DB" w:rsidP="00910611" w:rsidR="007426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6DB" w:rsidP="00910611" w:rsidR="007426DB">
      <w:r>
        <w:rPr>
          <w:rFonts w:eastAsia="MS Mincho"/>
        </w:rPr>
        <w:t>REPUBLIKA HRVATSKA</w:t>
      </w:r>
    </w:p>
    <w:p w:rsidRDefault="007426DB" w:rsidP="00910611" w:rsidR="007426DB">
      <w:r>
        <w:rPr>
          <w:rFonts w:eastAsia="MS Mincho"/>
        </w:rPr>
        <w:t>TRGOVAČKI SUD U RIJECI</w:t>
      </w:r>
    </w:p>
    <w:p w:rsidRDefault="007426DB" w:rsidP="007426DB" w:rsidR="00D2781D" w:rsidRPr="00EA4322">
      <w:r>
        <w:rPr>
          <w:rFonts w:eastAsia="MS Mincho"/>
        </w:rPr>
        <w:t xml:space="preserve">      Rijeka, Zadarska 1 i 3</w:t>
      </w:r>
      <w:r w:rsidR="00CB070F" w:rsidRPr="00EA4322">
        <w:t xml:space="preserve"> 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0F0FFA">
        <w:t>24. ožujka 2017</w:t>
      </w:r>
      <w:r w:rsidRPr="005D520A">
        <w:t>. godine</w:t>
      </w:r>
    </w:p>
    <w:p w:rsidRDefault="000119E8" w:rsidP="00B64D87" w:rsidR="000119E8" w:rsidRPr="005D520A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DD7DAF">
        <w:t xml:space="preserve">1. </w:t>
      </w:r>
      <w:r w:rsidR="009E28D2">
        <w:t>listopada</w:t>
      </w:r>
      <w:r w:rsidR="001A2312">
        <w:t xml:space="preserve"> 201</w:t>
      </w:r>
      <w:r w:rsidR="00DD7DAF">
        <w:t>6</w:t>
      </w:r>
      <w:r w:rsidR="001A2312">
        <w:t>. godine</w:t>
      </w:r>
      <w:r w:rsidR="005D520A">
        <w:t xml:space="preserve"> do </w:t>
      </w:r>
      <w:r w:rsidR="009E28D2">
        <w:t>31. prosinca</w:t>
      </w:r>
      <w:r w:rsidR="00DD7DAF">
        <w:t xml:space="preserve">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977A2A">
        <w:t>1.6</w:t>
      </w:r>
      <w:r w:rsidR="009E28D2">
        <w:t>4</w:t>
      </w:r>
      <w:r w:rsidR="00977A2A">
        <w:t>8,</w:t>
      </w:r>
      <w:r w:rsidR="009E28D2">
        <w:t>67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9E28D2">
        <w:rPr>
          <w:bCs/>
        </w:rPr>
        <w:t>23. ožujka</w:t>
      </w:r>
      <w:r w:rsidR="005D520A">
        <w:rPr>
          <w:bCs/>
        </w:rPr>
        <w:t xml:space="preserve"> 201</w:t>
      </w:r>
      <w:r w:rsidR="009E28D2">
        <w:rPr>
          <w:bCs/>
        </w:rPr>
        <w:t>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9E28D2">
        <w:t>1.648,67</w:t>
      </w:r>
      <w:r w:rsidR="009E28D2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9E28D2">
        <w:t>1. listopada 2016. godine do 31. prosinca 2016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</w:t>
      </w:r>
      <w:r w:rsidR="005F7B5A">
        <w:rPr>
          <w:bCs/>
        </w:rPr>
        <w:t xml:space="preserve">, </w:t>
      </w:r>
      <w:r w:rsidR="005D520A">
        <w:rPr>
          <w:bCs/>
        </w:rPr>
        <w:t>te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5F7B5A">
        <w:t>obračun naknade za korištenje osobnog vozila u službene svrhe</w:t>
      </w:r>
      <w:r w:rsidR="00DD7DAF">
        <w:t xml:space="preserve"> (list </w:t>
      </w:r>
      <w:r w:rsidR="009E28D2">
        <w:t>678</w:t>
      </w:r>
      <w:r w:rsidR="00DD7DAF">
        <w:t xml:space="preserve"> spisa)</w:t>
      </w:r>
      <w:r w:rsidR="005F7B5A">
        <w:t xml:space="preserve">, </w:t>
      </w:r>
      <w:r w:rsidR="009E28D2">
        <w:t>putni nalog (list 679 sp</w:t>
      </w:r>
      <w:r w:rsidR="00E4780C">
        <w:t>i</w:t>
      </w:r>
      <w:r w:rsidR="009E28D2">
        <w:t>sa)</w:t>
      </w:r>
      <w:r w:rsidR="00DF58B3">
        <w:t xml:space="preserve">,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</w:t>
      </w:r>
      <w:r w:rsidR="00E4780C">
        <w:t>listopad do prosinac</w:t>
      </w:r>
      <w:r w:rsidR="00DD7DAF">
        <w:t xml:space="preserve"> 2016</w:t>
      </w:r>
      <w:r w:rsidR="005D520A">
        <w:t>. godine</w:t>
      </w:r>
      <w:r w:rsidR="00DD7DAF">
        <w:t xml:space="preserve"> (list </w:t>
      </w:r>
      <w:r w:rsidR="00E4780C">
        <w:t>680-682</w:t>
      </w:r>
      <w:r w:rsidR="00DD7DAF">
        <w:t xml:space="preserve"> spisa)</w:t>
      </w:r>
      <w:r w:rsidR="005D520A">
        <w:t xml:space="preserve">, te račune za usluge u fiksnoj mreži Hrvatskog telekoma za mjesece </w:t>
      </w:r>
      <w:r w:rsidR="00E4780C">
        <w:t xml:space="preserve">listopad do prosinac </w:t>
      </w:r>
      <w:r w:rsidR="00DD7DAF">
        <w:t xml:space="preserve">2016. godine (list </w:t>
      </w:r>
      <w:r w:rsidR="00E4780C">
        <w:t>683-685</w:t>
      </w:r>
      <w:r w:rsidR="00DD7DAF">
        <w:t xml:space="preserve"> spisa) </w:t>
      </w:r>
      <w:r w:rsidR="00E4780C">
        <w:t xml:space="preserve">uz obračun interneta (list 686 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E4780C">
        <w:t>1. listopada 2016. godine do 31. prosinca 2016</w:t>
      </w:r>
      <w:r w:rsidR="00E4780C" w:rsidRPr="00EA4322">
        <w:t xml:space="preserve">. godine u iznosu od </w:t>
      </w:r>
      <w:r w:rsidR="00E4780C">
        <w:t>1.648,67</w:t>
      </w:r>
      <w:r w:rsidR="00E4780C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E4780C">
        <w:rPr>
          <w:bCs/>
        </w:rPr>
        <w:t>24. ožujka</w:t>
      </w:r>
      <w:r w:rsidR="000119E8" w:rsidRPr="00EA4322">
        <w:rPr>
          <w:bCs/>
        </w:rPr>
        <w:t xml:space="preserve"> 201</w:t>
      </w:r>
      <w:r w:rsidR="00E4780C">
        <w:rPr>
          <w:bCs/>
        </w:rPr>
        <w:t>7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F58B3" w:rsidP="00B64D87" w:rsidR="00DF58B3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E4780C">
        <w:t>24. ožujka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2E6" w:rsidR="003372E6">
      <w:r>
        <w:separator/>
      </w:r>
    </w:p>
  </w:endnote>
  <w:endnote w:id="0" w:type="continuationSeparator">
    <w:p w:rsidRDefault="003372E6" w:rsidR="00337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26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2E6" w:rsidR="003372E6">
      <w:r>
        <w:separator/>
      </w:r>
    </w:p>
  </w:footnote>
  <w:footnote w:id="0" w:type="continuationSeparator">
    <w:p w:rsidRDefault="003372E6" w:rsidR="003372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  <w:r w:rsidR="00F57E23">
      <w:t>-90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0FFA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2E6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26DB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BDE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A2A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28D2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AF6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80C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E23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7426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6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6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6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6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7426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6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6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6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6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350</properties:Words>
  <properties:Characters>1712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2017-03-24T12:42:00Z</dcterms:created>
  <dc:creator>korlevicd</dc:creator>
  <cp:lastModifiedBy>Danijela Fumić</cp:lastModifiedBy>
  <cp:lastPrinted>2017-03-24T12:42:00Z</cp:lastPrinted>
  <dcterms:modified xmlns:xsi="http://www.w3.org/2001/XMLSchema-instance" xsi:type="dcterms:W3CDTF">2017-03-24T12:43:00Z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