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1c36" w14:paraId="ebf1c36" w:rsidRDefault="00C413BD" w:rsidP="00C413BD" w:rsidR="00C413B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St-606/2015-5</w:t>
      </w:r>
    </w:p>
    <w:p w:rsidRDefault="00C413BD" w:rsidP="00C413BD" w:rsidR="00C413B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413BD" w:rsidP="00C413BD" w:rsidR="00C413B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413BD" w:rsidP="00C413BD" w:rsidR="00C413B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413BD" w:rsidP="00C413BD" w:rsidR="00C413BD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PROIZVODNO EKOLOŠKA ZADRUGA VINEARI, Đurđevac, P. Zrinskog 9, Đurđevac, OIB: 92973272982, dana 04. ožujka 2016. godine</w:t>
      </w:r>
    </w:p>
    <w:p w:rsidRDefault="00C413BD" w:rsidP="00C413BD" w:rsidR="00C413BD">
      <w:pPr>
        <w:jc w:val="both"/>
      </w:pPr>
    </w:p>
    <w:p w:rsidRDefault="00C413BD" w:rsidP="00C413BD" w:rsidR="00C413B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PROIZVODNO EKOLOŠKA ZADRUGA VINEARI, Đurđevac, P. Zrinskog 9, Đurđevac, OIB: 92973272982</w:t>
      </w:r>
      <w:r>
        <w:rPr>
          <w:szCs w:val="24"/>
        </w:rPr>
        <w:t>, s danom 04. ožujka 2016. u 13,00 sati.</w:t>
      </w:r>
    </w:p>
    <w:p w:rsidRDefault="00C413BD" w:rsidP="00C413BD" w:rsidR="00C413BD">
      <w:pPr>
        <w:jc w:val="both"/>
        <w:rPr>
          <w:szCs w:val="24"/>
        </w:rPr>
      </w:pPr>
    </w:p>
    <w:p w:rsidRDefault="00C413BD" w:rsidP="00C413BD" w:rsidR="00C413BD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PROIZVODNO EKOLOŠKA ZADRUGA VINEARI, Đurđevac, P. Zrinskog 9, Đurđevac, OIB: 92973272982</w:t>
      </w:r>
    </w:p>
    <w:p w:rsidRDefault="00C413BD" w:rsidP="00C413BD" w:rsidR="00C413BD">
      <w:pPr>
        <w:jc w:val="both"/>
      </w:pPr>
    </w:p>
    <w:p w:rsidRDefault="00C413BD" w:rsidP="00C413BD" w:rsidR="00C413BD">
      <w:pPr>
        <w:jc w:val="both"/>
      </w:pPr>
      <w:r>
        <w:tab/>
        <w:t xml:space="preserve">III Za stečajnog upravitelja imenuje se </w:t>
      </w:r>
      <w:r w:rsidR="00695BF3">
        <w:t xml:space="preserve">Miljenko Marinić, </w:t>
      </w:r>
      <w:proofErr w:type="spellStart"/>
      <w:r w:rsidR="00695BF3">
        <w:t>Lopudska</w:t>
      </w:r>
      <w:proofErr w:type="spellEnd"/>
      <w:r w:rsidR="00695BF3">
        <w:t xml:space="preserve"> 1a, Zagreb, OIB: 34668485052.</w:t>
      </w:r>
    </w:p>
    <w:p w:rsidRDefault="00C413BD" w:rsidP="00C413BD" w:rsidR="00C413BD">
      <w:pPr>
        <w:jc w:val="both"/>
        <w:rPr>
          <w:color w:val="FF0000"/>
        </w:rPr>
      </w:pP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413BD" w:rsidP="00C413BD" w:rsidR="00C413BD">
      <w:pPr>
        <w:jc w:val="both"/>
        <w:rPr>
          <w:szCs w:val="24"/>
        </w:rPr>
      </w:pP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PROIZVODNO EKOLOŠKA ZADRUGA VINEARI, Đurđevac, P. Zrinskog 9, Đurđevac, OIB: 92973272982</w:t>
      </w:r>
      <w:r>
        <w:rPr>
          <w:szCs w:val="24"/>
        </w:rPr>
        <w:t>, bit će brisan iz sudskog registra.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695BF3">
        <w:rPr>
          <w:szCs w:val="24"/>
        </w:rPr>
        <w:t>30</w:t>
      </w:r>
      <w:r>
        <w:rPr>
          <w:szCs w:val="24"/>
        </w:rPr>
        <w:t xml:space="preserve">. </w:t>
      </w:r>
      <w:r w:rsidR="00695BF3"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C413BD" w:rsidP="00C413BD" w:rsidR="00C413B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413BD" w:rsidP="00C413BD" w:rsidR="00C413BD">
      <w:pPr>
        <w:rPr>
          <w:szCs w:val="24"/>
        </w:rPr>
      </w:pPr>
      <w:r>
        <w:rPr>
          <w:szCs w:val="24"/>
        </w:rPr>
        <w:t xml:space="preserve">     </w:t>
      </w:r>
    </w:p>
    <w:p w:rsidRDefault="00C413BD" w:rsidP="00C413BD" w:rsidR="00C413B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413BD" w:rsidP="00C413BD" w:rsidR="00C413BD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C413BD" w:rsidP="00C413BD" w:rsidR="00C413BD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413BD" w:rsidP="00C413BD" w:rsidR="00C413BD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413BD" w:rsidP="00C413BD" w:rsidR="00C413B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  <w:r>
        <w:rPr>
          <w:szCs w:val="24"/>
        </w:rPr>
        <w:t>DNA:</w:t>
      </w:r>
    </w:p>
    <w:p w:rsidRDefault="00C413BD" w:rsidP="00C413BD" w:rsidR="00C413B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413BD" w:rsidP="00C413BD" w:rsidR="00C413B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413BD" w:rsidP="00C413BD" w:rsidR="00C413B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695BF3">
        <w:t>PROIZVODNO EKOLOŠKA ZADRUGA VINEARI, Đurđevac, P. Zrinskog 9, Đurđevac, OIB: 92973272982</w:t>
      </w:r>
    </w:p>
    <w:p w:rsidRDefault="00695BF3" w:rsidP="00C413BD" w:rsidR="00C413BD">
      <w:pPr>
        <w:numPr>
          <w:ilvl w:val="0"/>
          <w:numId w:val="47"/>
        </w:numPr>
        <w:rPr>
          <w:szCs w:val="24"/>
        </w:rPr>
      </w:pPr>
      <w:r>
        <w:t xml:space="preserve">Upravitelj zadruge Željka </w:t>
      </w:r>
      <w:proofErr w:type="spellStart"/>
      <w:r>
        <w:t>Markač</w:t>
      </w:r>
      <w:proofErr w:type="spellEnd"/>
      <w:r>
        <w:t>, Đurđevac, P. Zrinskog 9</w:t>
      </w:r>
    </w:p>
    <w:p w:rsidRDefault="00C413BD" w:rsidP="00C413BD" w:rsidR="00C413B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413BD" w:rsidP="00C413BD" w:rsidR="00C413B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C413BD" w:rsidP="00C413BD" w:rsidR="00C413BD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695BF3">
        <w:t xml:space="preserve">Miljenko Marinić, </w:t>
      </w:r>
      <w:proofErr w:type="spellStart"/>
      <w:r w:rsidR="00695BF3">
        <w:t>Lopudska</w:t>
      </w:r>
      <w:proofErr w:type="spellEnd"/>
      <w:r w:rsidR="00695BF3">
        <w:t xml:space="preserve"> 1a, Zagreb</w:t>
      </w:r>
    </w:p>
    <w:p w:rsidRDefault="00C413BD" w:rsidP="00C413BD" w:rsidR="00C413B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>
      <w:pPr>
        <w:rPr>
          <w:szCs w:val="24"/>
        </w:rPr>
      </w:pPr>
    </w:p>
    <w:p w:rsidRDefault="00C413BD" w:rsidP="00C413BD" w:rsidR="00C413BD"/>
    <w:p w:rsidRDefault="00C413BD" w:rsidP="00C413BD" w:rsidR="00C413BD"/>
    <w:p w:rsidRDefault="00C413BD" w:rsidP="00C413BD" w:rsidR="00C413BD"/>
    <w:p w:rsidRDefault="00C413BD" w:rsidP="00C413BD" w:rsidR="00C413BD"/>
    <w:p w:rsidRDefault="00C413BD" w:rsidP="00C413BD" w:rsidR="00C413BD"/>
    <w:p w:rsidRDefault="00DA0242" w:rsidP="00C413BD" w:rsidR="00DA0242" w:rsidRPr="00C413BD"/>
    <w:sectPr w:rsidSect="00EB0D4C" w:rsidR="00DA0242" w:rsidRPr="00C413B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BF3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3B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413B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13B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1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St-606/2015-5</izvorni_sadrzaj>
    <derivirana_varijabla naziv="DomainObject.Oznaka_1">St-606/2015-5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EKOLOŠKA ZADRUGA VINEARI</izvorni_sadrzaj>
    <derivirana_varijabla naziv="DomainObject.Predmet.ProtustrankaFormated_1">  PROIZVODNO EKOLOŠKA ZADRUGA VINEARI</derivirana_varijabla>
  </DomainObject.Predmet.ProtustrankaFormated>
  <DomainObject.Predmet.ProtustrankaFormatedOIB>
    <izvorni_sadrzaj>  PROIZVODNO EKOLOŠKA ZADRUGA VINEARI, OIB 92973272982</izvorni_sadrzaj>
    <derivirana_varijabla naziv="DomainObject.Predmet.ProtustrankaFormatedOIB_1">  PROIZVODNO EKOLOŠKA ZADRUGA VINEARI, OIB 92973272982</derivirana_varijabla>
  </DomainObject.Predmet.ProtustrankaFormatedOIB>
  <DomainObject.Predmet.ProtustrankaFormatedWithAdress>
    <izvorni_sadrzaj> PROIZVODNO EKOLOŠKA ZADRUGA VINEARI, Petra Zrinskog 9, 48350 Đurđevac</izvorni_sadrzaj>
    <derivirana_varijabla naziv="DomainObject.Predmet.ProtustrankaFormatedWithAdress_1"> PROIZVODNO EKOLOŠKA ZADRUGA VINEARI, Petra Zrinskog 9, 48350 Đurđevac</derivirana_varijabla>
  </DomainObject.Predmet.ProtustrankaFormatedWithAdress>
  <DomainObject.Predmet.ProtustrankaFormatedWithAdressOIB>
    <izvorni_sadrzaj> PROIZVODNO EKOLOŠKA ZADRUGA VINEARI, OIB 92973272982, Petra Zrinskog 9, 48350 Đurđevac</izvorni_sadrzaj>
    <derivirana_varijabla naziv="DomainObject.Predmet.ProtustrankaFormatedWithAdressOIB_1"> PROIZVODNO EKOLOŠKA ZADRUGA VINEARI, OIB 92973272982, Petra Zrinskog 9, 48350 Đurđevac</derivirana_varijabla>
  </DomainObject.Predmet.ProtustrankaFormatedWithAdressOIB>
  <DomainObject.Predmet.ProtustrankaWithAdress>
    <izvorni_sadrzaj>PROIZVODNO EKOLOŠKA ZADRUGA VINEARI Petra Zrinskog 9, 48350 Đurđevac</izvorni_sadrzaj>
    <derivirana_varijabla naziv="DomainObject.Predmet.ProtustrankaWithAdress_1">PROIZVODNO EKOLOŠKA ZADRUGA VINEARI Petra Zrinskog 9, 48350 Đurđevac</derivirana_varijabla>
  </DomainObject.Predmet.ProtustrankaWithAdress>
  <DomainObject.Predmet.ProtustrankaWithAdressOIB>
    <izvorni_sadrzaj>PROIZVODNO EKOLOŠKA ZADRUGA VINEARI, OIB 92973272982, Petra Zrinskog 9, 48350 Đurđevac</izvorni_sadrzaj>
    <derivirana_varijabla naziv="DomainObject.Predmet.ProtustrankaWithAdressOIB_1">PROIZVODNO EKOLOŠKA ZADRUGA VINEARI, OIB 92973272982, Petra Zrinskog 9, 48350 Đurđevac</derivirana_varijabla>
  </DomainObject.Predmet.ProtustrankaWithAdressOIB>
  <DomainObject.Predmet.ProtustrankaNazivFormated>
    <izvorni_sadrzaj>PROIZVODNO EKOLOŠKA ZADRUGA VINEARI</izvorni_sadrzaj>
    <derivirana_varijabla naziv="DomainObject.Predmet.ProtustrankaNazivFormated_1">PROIZVODNO EKOLOŠKA ZADRUGA VINEARI</derivirana_varijabla>
  </DomainObject.Predmet.ProtustrankaNazivFormated>
  <DomainObject.Predmet.ProtustrankaNazivFormatedOIB>
    <izvorni_sadrzaj>PROIZVODNO EKOLOŠKA ZADRUGA VINEARI, OIB 92973272982</izvorni_sadrzaj>
    <derivirana_varijabla naziv="DomainObject.Predmet.ProtustrankaNazivFormatedOIB_1">PROIZVODNO EKOLOŠKA ZADRUGA VINEARI, OIB 92973272982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238464.06</izvorni_sadrzaj>
    <derivirana_varijabla naziv="DomainObject.Predmet.TrenutnaVrijednost_1">238464.06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EKOLOŠKA ZADRUGA VINEARI</item>
    </izvorni_sadrzaj>
    <derivirana_varijabla naziv="DomainObject.Predmet.ProtuStrankaListFormated_1">
      <item>PROIZVODNO EKOLOŠKA ZADRUGA VINEARI</item>
    </derivirana_varijabla>
  </DomainObject.Predmet.ProtuStrankaListFormated>
  <DomainObject.Predmet.ProtuStrankaListFormatedOIB>
    <izvorni_sadrzaj>
      <item>PROIZVODNO EKOLOŠKA ZADRUGA VINEARI, OIB 92973272982</item>
    </izvorni_sadrzaj>
    <derivirana_varijabla naziv="DomainObject.Predmet.ProtuStrankaListFormatedOIB_1">
      <item>PROIZVODNO EKOLOŠKA ZADRUGA VINEARI, OIB 92973272982</item>
    </derivirana_varijabla>
  </DomainObject.Predmet.ProtuStrankaListFormatedOIB>
  <DomainObject.Predmet.ProtuStrankaListFormatedWithAdress>
    <izvorni_sadrzaj>
      <item>PROIZVODNO EKOLOŠKA ZADRUGA VINEARI, Petra Zrinskog 9, 48350 Đurđevac</item>
    </izvorni_sadrzaj>
    <derivirana_varijabla naziv="DomainObject.Predmet.ProtuStrankaListFormatedWithAdress_1">
      <item>PROIZVODNO EKOLOŠKA ZADRUGA VINEARI, Petra Zrinskog 9, 48350 Đurđevac</item>
    </derivirana_varijabla>
  </DomainObject.Predmet.ProtuStrankaListFormatedWithAdress>
  <DomainObject.Predmet.ProtuStrankaListFormatedWithAdressOIB>
    <izvorni_sadrzaj>
      <item>PROIZVODNO EKOLOŠKA ZADRUGA VINEARI, OIB 92973272982, Petra Zrinskog 9, 48350 Đurđevac</item>
    </izvorni_sadrzaj>
    <derivirana_varijabla naziv="DomainObject.Predmet.ProtuStrankaListFormatedWithAdressOIB_1">
      <item>PROIZVODNO EKOLOŠKA ZADRUGA VINEARI, OIB 92973272982, Petra Zrinskog 9, 48350 Đurđevac</item>
    </derivirana_varijabla>
  </DomainObject.Predmet.ProtuStrankaListFormatedWithAdressOIB>
  <DomainObject.Predmet.ProtuStrankaListNazivFormated>
    <izvorni_sadrzaj>
      <item>PROIZVODNO EKOLOŠKA ZADRUGA VINEARI</item>
    </izvorni_sadrzaj>
    <derivirana_varijabla naziv="DomainObject.Predmet.ProtuStrankaListNazivFormated_1">
      <item>PROIZVODNO EKOLOŠKA ZADRUGA VINEARI</item>
    </derivirana_varijabla>
  </DomainObject.Predmet.ProtuStrankaListNazivFormated>
  <DomainObject.Predmet.ProtuStrankaListNazivFormatedOIB>
    <izvorni_sadrzaj>
      <item>PROIZVODNO EKOLOŠKA ZADRUGA VINEARI, OIB 92973272982</item>
    </izvorni_sadrzaj>
    <derivirana_varijabla naziv="DomainObject.Predmet.ProtuStrankaListNazivFormatedOIB_1">
      <item>PROIZVODNO EKOLOŠKA ZADRUGA VINEARI, OIB 92973272982</item>
    </derivirana_varijabla>
  </DomainObject.Predmet.ProtuStrankaListNazivFormatedOIB>
  <DomainObject.Predmet.OstaliListFormated>
    <izvorni_sadrzaj>
      <item>E-oglasna ploča</item>
      <item>Sudski registar, Trgovaki sud u Varaždinu</item>
      <item>Željka Markač</item>
    </izvorni_sadrzaj>
    <derivirana_varijabla naziv="DomainObject.Predmet.OstaliListFormated_1">
      <item>E-oglasna ploča</item>
      <item>Sudski registar, Trgovaki sud u Varaždinu</item>
      <item>Željka Markač</item>
    </derivirana_varijabla>
  </DomainObject.Predmet.OstaliListFormated>
  <DomainObject.Predmet.OstaliListFormatedOIB>
    <izvorni_sadrzaj>
      <item>E-oglasna ploča</item>
      <item>Sudski registar, Trgovaki sud u Varaždinu</item>
      <item>Željka Markač, OIB 92109561514</item>
    </izvorni_sadrzaj>
    <derivirana_varijabla naziv="DomainObject.Predmet.OstaliListFormatedOIB_1">
      <item>E-oglasna ploča</item>
      <item>Sudski registar, Trgovaki sud u Varaždinu</item>
      <item>Željka Markač, OIB 92109561514</item>
    </derivirana_varijabla>
  </DomainObject.Predmet.OstaliListFormatedOIB>
  <DomainObject.Predmet.OstaliListFormatedWithAdress>
    <izvorni_sadrzaj>
      <item>E-oglasna ploča</item>
      <item>Sudski registar, Trgovaki sud u Varaždinu</item>
      <item>Željka Markač, Vukovarska Ulica 40, 43280 Garešnica</item>
    </izvorni_sadrzaj>
    <derivirana_varijabla naziv="DomainObject.Predmet.OstaliListFormatedWithAdress_1">
      <item>E-oglasna ploča</item>
      <item>Sudski registar, Trgovaki sud u Varaždinu</item>
      <item>Željka Markač, Vukovarska Ulica 40, 43280 Garešnica</item>
    </derivirana_varijabla>
  </DomainObject.Predmet.OstaliListFormatedWithAdress>
  <DomainObject.Predmet.OstaliListFormatedWithAdressOIB>
    <izvorni_sadrzaj>
      <item>E-oglasna ploča</item>
      <item>Sudski registar, Trgovaki sud u Varaždinu</item>
      <item>Željka Markač, OIB 92109561514, Vukovarska Ulica 40, 43280 Garešnica</item>
    </izvorni_sadrzaj>
    <derivirana_varijabla naziv="DomainObject.Predmet.OstaliListFormatedWithAdressOIB_1">
      <item>E-oglasna ploča</item>
      <item>Sudski registar, Trgovaki sud u Varaždinu</item>
      <item>Željka Markač, OIB 92109561514, Vukovarska Ulica 40, 43280 Garešnica</item>
    </derivirana_varijabla>
  </DomainObject.Predmet.OstaliListFormatedWithAdressOIB>
  <DomainObject.Predmet.OstaliListNazivFormated>
    <izvorni_sadrzaj>
      <item>E-oglasna ploča</item>
      <item>Sudski registar, Trgovaki sud u Varaždinu</item>
      <item>Željka Markač</item>
    </izvorni_sadrzaj>
    <derivirana_varijabla naziv="DomainObject.Predmet.OstaliListNazivFormated_1">
      <item>E-oglasna ploča</item>
      <item>Sudski registar, Trgovaki sud u Varaždinu</item>
      <item>Željka Markač</item>
    </derivirana_varijabla>
  </DomainObject.Predmet.OstaliListNazivFormated>
  <DomainObject.Predmet.OstaliListNazivFormatedOIB>
    <izvorni_sadrzaj>
      <item>E-oglasna ploča</item>
      <item>Sudski registar, Trgovaki sud u Varaždinu</item>
      <item>Željka Markač, OIB 92109561514</item>
    </izvorni_sadrzaj>
    <derivirana_varijabla naziv="DomainObject.Predmet.OstaliListNazivFormatedOIB_1">
      <item>E-oglasna ploča</item>
      <item>Sudski registar, Trgovaki sud u Varaždinu</item>
      <item>Željka Markač, OIB 92109561514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St-606/2015-5</izvorni_sadrzaj>
    <derivirana_varijabla naziv="DomainObject.PoslovniBrojDokumenta_1">St-606/2015-5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EKOLOŠKA ZADRUGA VINEARI</izvorni_sadrzaj>
    <derivirana_varijabla naziv="DomainObject.Predmet.ProtustrankaIDrugi_1">PROIZVODNO EKOLOŠKA ZADRUGA VINEARI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EKOLOŠKA ZADRUGA VINEARI, OIB 92973272982, Petra Zrinskog 9, 48350 Đurđevac</izvorni_sadrzaj>
    <derivirana_varijabla naziv="DomainObject.Predmet.ProtustrankaIDrugiAdressOIB_1">PROIZVODNO EKOLOŠKA ZADRUGA VINEARI, OIB 92973272982, Petra Zrinskog 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 ploča</item>
      <item>Sudski registar, Trgovaki sud u Varaždinu</item>
      <item>PROIZVODNO EKOLOŠKA ZADRUGA VINEARI</item>
      <item>Željka Markač</item>
    </izvorni_sadrzaj>
    <derivirana_varijabla naziv="DomainObject.Predmet.SudioniciListNaziv_1">
      <item>Financijska agencija</item>
      <item>E-oglasna ploča</item>
      <item>Sudski registar, Trgovaki sud u Varaždinu</item>
      <item>PROIZVODNO EKOLOŠKA ZADRUGA VINEARI</item>
      <item>Željka Markač</item>
    </derivirana_varijabla>
  </DomainObject.Predmet.SudioniciListNaziv>
  <DomainObject.Predmet.SudioniciListAdressOIB>
    <izvorni_sadrzaj>
      <item>Financijska agencija, OIB 85821130368, A. Cesarca 2,42000 Varaždin</item>
      <item>E-oglasna ploča</item>
      <item>Sudski registar, Trgovaki sud u Varaždinu</item>
      <item>PROIZVODNO EKOLOŠKA ZADRUGA VINEARI, OIB 92973272982, Petra Zrinskog 9,48350 Đurđevac</item>
      <item>Željka Markač, OIB 92109561514, Vukovarska Ulica 40,43280 Garešnica</item>
    </izvorni_sadrzaj>
    <derivirana_varijabla naziv="DomainObject.Predmet.SudioniciListAdressOIB_1">
      <item>Financijska agencija, OIB 85821130368, A. Cesarca 2,42000 Varaždin</item>
      <item>E-oglasna ploča</item>
      <item>Sudski registar, Trgovaki sud u Varaždinu</item>
      <item>PROIZVODNO EKOLOŠKA ZADRUGA VINEARI, OIB 92973272982, Petra Zrinskog 9,48350 Đurđevac</item>
      <item>Željka Markač, OIB 92109561514, Vukovarska Ulica 40,43280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D7116-B78F-4FB7-BC51-6011D5EF8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2852</properties:Characters>
  <properties:Lines>93</properties:Lines>
  <properties:Paragraphs>31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2016-03-04T08:07:00Z</cp:lastPrinted>
  <dcterms:modified xmlns:xsi="http://www.w3.org/2001/XMLSchema-instance" xsi:type="dcterms:W3CDTF">2016-03-04T08:07:00Z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