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32ca" w14:paraId="62d32c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C31CDE">
        <w:t xml:space="preserve">2083/16-3     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r w:rsidR="00A17FB0">
        <w:t xml:space="preserve">ALKAR TRGOMETAL d.o.o. Vukovar, Ulica </w:t>
      </w:r>
      <w:proofErr w:type="spellStart"/>
      <w:r w:rsidR="00A17FB0">
        <w:t>J.J</w:t>
      </w:r>
      <w:proofErr w:type="spellEnd"/>
      <w:r w:rsidR="00A17FB0">
        <w:t>. Strossmayera 16, OIB 233808</w:t>
      </w:r>
      <w:r w:rsidR="009B3E49">
        <w:t>36402, MBS 080936557</w:t>
      </w:r>
      <w:r w:rsidR="00C93448">
        <w:t xml:space="preserve">,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A36428">
        <w:t>3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B3E49">
        <w:t xml:space="preserve">ALKAR TRGOMETAL d.o.o. Vukovar, Ulica </w:t>
      </w:r>
      <w:proofErr w:type="spellStart"/>
      <w:r w:rsidR="009B3E49">
        <w:t>J.J</w:t>
      </w:r>
      <w:proofErr w:type="spellEnd"/>
      <w:r w:rsidR="009B3E49">
        <w:t xml:space="preserve">. Strossmayera 16, OIB 23380836402, MBS 080936557  </w:t>
      </w:r>
      <w:r>
        <w:t xml:space="preserve">iznosi </w:t>
      </w:r>
      <w:r w:rsidR="00842DA8">
        <w:t>271.548,30</w:t>
      </w:r>
      <w:r w:rsidR="00C70561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42227E">
        <w:t>2083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A36428">
        <w:t>3</w:t>
      </w:r>
      <w:r w:rsidR="003C4842">
        <w:t xml:space="preserve">. rujna  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4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B6FA7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6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F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St-2083/2016</izvorni_sadrzaj>
    <derivirana_varijabla naziv="DomainObject.Predmet.OznakaBroj_1">St-2083/2016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ALKAR TRGOMETAL d.o.o. za trgovinu i usluge</izvorni_sadrzaj>
    <derivirana_varijabla naziv="DomainObject.Predmet.ProtustrankaFormated_1">  ALKAR TRGOMETAL d.o.o. za trgovinu i usluge</derivirana_varijabla>
  </DomainObject.Predmet.ProtustrankaFormated>
  <DomainObject.Predmet.ProtustrankaFormatedOIB>
    <izvorni_sadrzaj>  ALKAR TRGOMETAL d.o.o. za trgovinu i usluge, OIB 23380836402</izvorni_sadrzaj>
    <derivirana_varijabla naziv="DomainObject.Predmet.ProtustrankaFormatedOIB_1">  ALKAR TRGOMETAL d.o.o. za trgovinu i usluge, OIB 23380836402</derivirana_varijabla>
  </DomainObject.Predmet.ProtustrankaFormatedOIB>
  <DomainObject.Predmet.ProtustrankaFormatedWithAdress>
    <izvorni_sadrzaj> ALKAR TRGOMETAL d.o.o. za trgovinu i usluge, Ulica Josipa Jurja Strossmayera 16, 32000 Vukovar</izvorni_sadrzaj>
    <derivirana_varijabla naziv="DomainObject.Predmet.ProtustrankaFormatedWithAdress_1"> ALKAR TRGOMETAL d.o.o. za trgovinu i usluge, Ulica Josipa Jurja Strossmayera 16, 32000 Vukovar</derivirana_varijabla>
  </DomainObject.Predmet.ProtustrankaFormatedWithAdress>
  <DomainObject.Predmet.ProtustrankaFormatedWithAdressOIB>
    <izvorni_sadrzaj> ALKAR TRGOMETAL d.o.o. za trgovinu i usluge, OIB 23380836402, Ulica Josipa Jurja Strossmayera 16, 32000 Vukovar</izvorni_sadrzaj>
    <derivirana_varijabla naziv="DomainObject.Predmet.ProtustrankaFormatedWithAdressOIB_1"> ALKAR TRGOMETAL d.o.o. za trgovinu i usluge, OIB 23380836402, Ulica Josipa Jurja Strossmayera 16, 32000 Vukovar</derivirana_varijabla>
  </DomainObject.Predmet.ProtustrankaFormatedWithAdressOIB>
  <DomainObject.Predmet.ProtustrankaWithAdress>
    <izvorni_sadrzaj>ALKAR TRGOMETAL d.o.o. za trgovinu i usluge Ulica Josipa Jurja Strossmayera 16, 32000 Vukovar</izvorni_sadrzaj>
    <derivirana_varijabla naziv="DomainObject.Predmet.ProtustrankaWithAdress_1">ALKAR TRGOMETAL d.o.o. za trgovinu i usluge Ulica Josipa Jurja Strossmayera 16, 32000 Vukovar</derivirana_varijabla>
  </DomainObject.Predmet.ProtustrankaWithAdress>
  <DomainObject.Predmet.ProtustrankaWithAdressOIB>
    <izvorni_sadrzaj>ALKAR TRGOMETAL d.o.o. za trgovinu i usluge, OIB 23380836402, Ulica Josipa Jurja Strossmayera 16, 32000 Vukovar</izvorni_sadrzaj>
    <derivirana_varijabla naziv="DomainObject.Predmet.ProtustrankaWithAdressOIB_1">ALKAR TRGOMETAL d.o.o. za trgovinu i usluge, OIB 23380836402, Ulica Josipa Jurja Strossmayera 16, 32000 Vukovar</derivirana_varijabla>
  </DomainObject.Predmet.ProtustrankaWithAdressOIB>
  <DomainObject.Predmet.ProtustrankaNazivFormated>
    <izvorni_sadrzaj>ALKAR TRGOMETAL d.o.o. za trgovinu i usluge</izvorni_sadrzaj>
    <derivirana_varijabla naziv="DomainObject.Predmet.ProtustrankaNazivFormated_1">ALKAR TRGOMETAL d.o.o. za trgovinu i usluge</derivirana_varijabla>
  </DomainObject.Predmet.ProtustrankaNazivFormated>
  <DomainObject.Predmet.ProtustrankaNazivFormatedOIB>
    <izvorni_sadrzaj>ALKAR TRGOMETAL d.o.o. za trgovinu i usluge, OIB 23380836402</izvorni_sadrzaj>
    <derivirana_varijabla naziv="DomainObject.Predmet.ProtustrankaNazivFormatedOIB_1">ALKAR TRGOMETAL d.o.o. za trgovinu i usluge, OIB 23380836402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ALKAR TRGOMETAL d.o.o. za trgovinu i usluge</item>
    </izvorni_sadrzaj>
    <derivirana_varijabla naziv="DomainObject.Predmet.ProtuStrankaListFormated_1">
      <item>ALKAR TRGOMETAL d.o.o. za trgovinu i usluge</item>
    </derivirana_varijabla>
  </DomainObject.Predmet.ProtuStrankaListFormated>
  <DomainObject.Predmet.ProtuStrankaListFormatedOIB>
    <izvorni_sadrzaj>
      <item>ALKAR TRGOMETAL d.o.o. za trgovinu i usluge, OIB 23380836402</item>
    </izvorni_sadrzaj>
    <derivirana_varijabla naziv="DomainObject.Predmet.ProtuStrankaListFormatedOIB_1">
      <item>ALKAR TRGOMETAL d.o.o. za trgovinu i usluge, OIB 23380836402</item>
    </derivirana_varijabla>
  </DomainObject.Predmet.ProtuStrankaListFormatedOIB>
  <DomainObject.Predmet.ProtuStrankaListFormatedWithAdress>
    <izvorni_sadrzaj>
      <item>ALKAR TRGOMETAL d.o.o. za trgovinu i usluge, Ulica Josipa Jurja Strossmayera 16, 32000 Vukovar</item>
    </izvorni_sadrzaj>
    <derivirana_varijabla naziv="DomainObject.Predmet.ProtuStrankaListFormatedWithAdress_1">
      <item>ALKAR TRGOMETAL d.o.o. za trgovinu i usluge, Ulica Josipa Jurja Strossmayera 16, 32000 Vukovar</item>
    </derivirana_varijabla>
  </DomainObject.Predmet.ProtuStrankaListFormatedWithAdress>
  <DomainObject.Predmet.ProtuStrankaListFormatedWithAdressOIB>
    <izvorni_sadrzaj>
      <item>ALKAR TRGOMETAL d.o.o. za trgovinu i usluge, OIB 23380836402, Ulica Josipa Jurja Strossmayera 16, 32000 Vukovar</item>
    </izvorni_sadrzaj>
    <derivirana_varijabla naziv="DomainObject.Predmet.ProtuStrankaListFormatedWithAdressOIB_1">
      <item>ALKAR TRGOMETAL d.o.o. za trgovinu i usluge, OIB 23380836402, Ulica Josipa Jurja Strossmayera 16, 32000 Vukovar</item>
    </derivirana_varijabla>
  </DomainObject.Predmet.ProtuStrankaListFormatedWithAdressOIB>
  <DomainObject.Predmet.ProtuStrankaListNazivFormated>
    <izvorni_sadrzaj>
      <item>ALKAR TRGOMETAL d.o.o. za trgovinu i usluge</item>
    </izvorni_sadrzaj>
    <derivirana_varijabla naziv="DomainObject.Predmet.ProtuStrankaListNazivFormated_1">
      <item>ALKAR TRGOMETAL d.o.o. za trgovinu i usluge</item>
    </derivirana_varijabla>
  </DomainObject.Predmet.ProtuStrankaListNazivFormated>
  <DomainObject.Predmet.ProtuStrankaListNazivFormatedOIB>
    <izvorni_sadrzaj>
      <item>ALKAR TRGOMETAL d.o.o. za trgovinu i usluge, OIB 23380836402</item>
    </izvorni_sadrzaj>
    <derivirana_varijabla naziv="DomainObject.Predmet.ProtuStrankaListNazivFormatedOIB_1">
      <item>ALKAR TRGOMETAL d.o.o. za trgovinu i usluge, OIB 23380836402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ALKAR TRGOMETAL d.o.o. za trgovinu i usluge</izvorni_sadrzaj>
    <derivirana_varijabla naziv="DomainObject.Predmet.ProtustrankaIDrugi_1">ALKAR TRGOMETAL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ALKAR TRGOMETAL d.o.o. za trgovinu i usluge, OIB 23380836402, Ulica Josipa Jurja Strossmayera 16, 32000 Vukovar</izvorni_sadrzaj>
    <derivirana_varijabla naziv="DomainObject.Predmet.ProtustrankaIDrugiAdressOIB_1">ALKAR TRGOMETAL d.o.o. za trgovinu i usluge, OIB 23380836402, Ulica Josipa Jurja Strossmayera 16,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ALKAR TRGOMETAL d.o.o. za trgovinu i usluge</item>
    </izvorni_sadrzaj>
    <derivirana_varijabla naziv="DomainObject.Predmet.SudioniciListNaziv_1">
      <item>FINA RC OSIJEK</item>
      <item>ALKAR TRGOMETAL d.o.o. za trgovinu i usluge</item>
    </derivirana_varijabla>
  </DomainObject.Predmet.SudioniciListNaziv>
  <DomainObject.Predmet.SudioniciListAdressOIB>
    <izvorni_sadrzaj>
      <item>FINA RC OSIJEK, OIB 85821130368</item>
      <item>ALKAR TRGOMETAL d.o.o. za trgovinu i usluge, OIB 23380836402, Ulica Josipa Jurja Strossmayera 16,32000 Vukovar</item>
    </izvorni_sadrzaj>
    <derivirana_varijabla naziv="DomainObject.Predmet.SudioniciListAdressOIB_1">
      <item>FINA RC OSIJEK, OIB 85821130368</item>
      <item>ALKAR TRGOMETAL d.o.o. za trgovinu i usluge, OIB 23380836402, Ulica Josipa Jurja Strossmayera 16,32000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23380836402</item>
    </izvorni_sadrzaj>
    <derivirana_varijabla naziv="DomainObject.Predmet.SudioniciListNazivOIB_1">
      <item>, OIB 85821130368</item>
      <item>, OIB 23380836402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1878</properties:Characters>
  <properties:Lines>51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2016-09-09T12:39:00Z</dcterms:created>
  <dc:creator>Korisnik</dc:creator>
  <cp:lastModifiedBy>Sanja Ban</cp:lastModifiedBy>
  <cp:lastPrinted>2016-09-13T11:27:00Z</cp:lastPrinted>
  <dcterms:modified xmlns:xsi="http://www.w3.org/2001/XMLSchema-instance" xsi:type="dcterms:W3CDTF">2016-09-13T11:29:00Z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