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e07a" w14:paraId="c21e07a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E4FF9">
        <w:t>27</w:t>
      </w:r>
      <w:r w:rsidR="00484591">
        <w:t>82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3E4F7E">
        <w:rPr>
          <w:lang w:val="hr-HR"/>
        </w:rPr>
        <w:t xml:space="preserve"> </w:t>
      </w:r>
      <w:r w:rsidR="00484591" w:rsidRPr="00484591">
        <w:rPr>
          <w:lang w:val="hr-HR"/>
        </w:rPr>
        <w:t>DNEVNIK za reviziju i usluge društvo s ograničenom odgovornošću</w:t>
      </w:r>
      <w:r w:rsidR="003E4FF9">
        <w:rPr>
          <w:lang w:val="hr-HR"/>
        </w:rPr>
        <w:t xml:space="preserve"> ,</w:t>
      </w:r>
      <w:r w:rsidR="00484591">
        <w:rPr>
          <w:lang w:val="hr-HR"/>
        </w:rPr>
        <w:t xml:space="preserve"> Split, Račkoga 7., OIB:</w:t>
      </w:r>
      <w:r w:rsidR="00484591" w:rsidRPr="00484591">
        <w:t xml:space="preserve"> </w:t>
      </w:r>
      <w:r w:rsidR="00484591" w:rsidRPr="00484591">
        <w:rPr>
          <w:lang w:val="hr-HR"/>
        </w:rPr>
        <w:t>74951461202</w:t>
      </w:r>
      <w:r w:rsidR="00484591">
        <w:rPr>
          <w:lang w:val="hr-HR"/>
        </w:rPr>
        <w:t xml:space="preserve">, </w:t>
      </w:r>
      <w:r w:rsidR="00FF77BF">
        <w:rPr>
          <w:lang w:val="hr-HR"/>
        </w:rPr>
        <w:t xml:space="preserve"> </w:t>
      </w:r>
      <w:r w:rsidR="00B74E6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84591">
        <w:rPr>
          <w:lang w:val="hr-HR"/>
        </w:rPr>
        <w:t>21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E4FF9" w:rsidRPr="003E4FF9">
        <w:rPr>
          <w:lang w:val="hr-HR"/>
        </w:rPr>
        <w:t xml:space="preserve"> </w:t>
      </w:r>
      <w:r w:rsidR="00484591" w:rsidRPr="00484591">
        <w:rPr>
          <w:lang w:val="hr-HR"/>
        </w:rPr>
        <w:t>DNEVNIK za reviziju i usluge društvo s ograničenom odgovornošću</w:t>
      </w:r>
      <w:r w:rsidR="00484591">
        <w:rPr>
          <w:lang w:val="hr-HR"/>
        </w:rPr>
        <w:t xml:space="preserve"> , Split, Račkoga 7., OIB:</w:t>
      </w:r>
      <w:r w:rsidR="00484591" w:rsidRPr="00484591">
        <w:t xml:space="preserve"> </w:t>
      </w:r>
      <w:r w:rsidR="00484591" w:rsidRPr="00484591">
        <w:rPr>
          <w:lang w:val="hr-HR"/>
        </w:rPr>
        <w:t>74951461202</w:t>
      </w:r>
      <w:r w:rsidR="00484591">
        <w:rPr>
          <w:lang w:val="hr-HR"/>
        </w:rPr>
        <w:t xml:space="preserve"> 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84591">
        <w:rPr>
          <w:lang w:val="hr-HR"/>
        </w:rPr>
        <w:t>21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</w:t>
      </w:r>
      <w:r w:rsidR="00484591">
        <w:rPr>
          <w:lang w:val="hr-HR"/>
        </w:rPr>
        <w:t>4</w:t>
      </w:r>
      <w:r w:rsidR="0005765D">
        <w:rPr>
          <w:lang w:val="hr-HR"/>
        </w:rPr>
        <w:t>,</w:t>
      </w:r>
      <w:r w:rsidR="00484591">
        <w:rPr>
          <w:lang w:val="hr-HR"/>
        </w:rPr>
        <w:t>3</w:t>
      </w:r>
      <w:r w:rsidR="003E4FF9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931BFF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3E4FF9" w:rsidRPr="003E4FF9">
        <w:rPr>
          <w:lang w:val="hr-HR"/>
        </w:rPr>
        <w:t>Nada Mikulandra, dipl.pravnica, Bilice, Stubalj 238., OIB:</w:t>
      </w:r>
      <w:r w:rsidR="003E4FF9" w:rsidRPr="003E4FF9">
        <w:rPr>
          <w:rFonts w:eastAsiaTheme="minorHAnsi"/>
          <w:lang w:val="hr-HR"/>
        </w:rPr>
        <w:t xml:space="preserve"> 01343352417</w:t>
      </w:r>
      <w:r w:rsidR="003E4FF9">
        <w:rPr>
          <w:rFonts w:eastAsiaTheme="minorHAnsi"/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FF77BF">
        <w:rPr>
          <w:lang w:val="hr-HR"/>
        </w:rPr>
        <w:t xml:space="preserve"> </w:t>
      </w:r>
      <w:r w:rsidR="00484591" w:rsidRPr="00484591">
        <w:rPr>
          <w:lang w:val="hr-HR"/>
        </w:rPr>
        <w:t>DNEVNIK za reviziju i usluge društvo s ograničenom odgovornošću</w:t>
      </w:r>
      <w:r w:rsidR="00484591">
        <w:rPr>
          <w:lang w:val="hr-HR"/>
        </w:rPr>
        <w:t xml:space="preserve"> , Split, Račkoga 7., OIB:</w:t>
      </w:r>
      <w:r w:rsidR="00484591" w:rsidRPr="00484591">
        <w:t xml:space="preserve"> </w:t>
      </w:r>
      <w:r w:rsidR="00484591" w:rsidRPr="00484591">
        <w:rPr>
          <w:lang w:val="hr-HR"/>
        </w:rPr>
        <w:t>74951461202</w:t>
      </w:r>
      <w:r w:rsidR="00484591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3E4FF9">
        <w:rPr>
          <w:lang w:val="hr-HR"/>
        </w:rPr>
        <w:t>1</w:t>
      </w:r>
      <w:r w:rsidR="00484591">
        <w:rPr>
          <w:lang w:val="hr-HR"/>
        </w:rPr>
        <w:t>7</w:t>
      </w:r>
      <w:r w:rsidR="003E4FF9">
        <w:rPr>
          <w:lang w:val="hr-HR"/>
        </w:rPr>
        <w:t>.12.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FF77BF" w:rsidRPr="00FF77BF">
        <w:rPr>
          <w:lang w:val="hr-HR"/>
        </w:rPr>
        <w:t xml:space="preserve"> </w:t>
      </w:r>
      <w:r w:rsidR="00484591" w:rsidRPr="00484591">
        <w:rPr>
          <w:lang w:val="hr-HR"/>
        </w:rPr>
        <w:t>DNEVNIK za reviziju i usluge društvo s ograničenom odgovornošću</w:t>
      </w:r>
      <w:r w:rsidR="00484591">
        <w:rPr>
          <w:lang w:val="hr-HR"/>
        </w:rPr>
        <w:t xml:space="preserve"> , Split, Račkoga 7., OIB:</w:t>
      </w:r>
      <w:r w:rsidR="00484591" w:rsidRPr="00484591">
        <w:t xml:space="preserve"> </w:t>
      </w:r>
      <w:r w:rsidR="00484591" w:rsidRPr="00484591">
        <w:rPr>
          <w:lang w:val="hr-HR"/>
        </w:rPr>
        <w:t>74951461202</w:t>
      </w:r>
      <w:r w:rsidR="00484591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E4FF9">
        <w:rPr>
          <w:lang w:val="hr-HR"/>
        </w:rPr>
        <w:t>9</w:t>
      </w:r>
      <w:r w:rsidR="00484591">
        <w:rPr>
          <w:lang w:val="hr-HR"/>
        </w:rPr>
        <w:t>08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484591">
        <w:rPr>
          <w:lang w:val="hr-HR"/>
        </w:rPr>
        <w:t>3.445,52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FF77BF" w:rsidR="00931BFF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484591" w:rsidP="00FF77BF" w:rsidR="00484591">
      <w:pPr>
        <w:ind w:firstLine="708"/>
        <w:jc w:val="both"/>
        <w:rPr>
          <w:lang w:val="hr-HR"/>
        </w:rPr>
      </w:pP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3E4FF9">
        <w:rPr>
          <w:b/>
          <w:lang w:val="hr-HR"/>
        </w:rPr>
        <w:t>27</w:t>
      </w:r>
      <w:r w:rsidR="00484591">
        <w:rPr>
          <w:b/>
          <w:lang w:val="hr-HR"/>
        </w:rPr>
        <w:t>82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F77BF">
        <w:rPr>
          <w:lang w:val="hr-HR"/>
        </w:rPr>
        <w:t>4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84591">
        <w:rPr>
          <w:lang w:val="hr-HR"/>
        </w:rPr>
        <w:t>21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6D1139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1E0B1F" w:rsidP="00E93C7D" w:rsidR="001E0B1F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F09AD"/>
    <w:rsid w:val="007F4C05"/>
    <w:rsid w:val="0085080C"/>
    <w:rsid w:val="008B4AA8"/>
    <w:rsid w:val="008E756C"/>
    <w:rsid w:val="00931BFF"/>
    <w:rsid w:val="00951B48"/>
    <w:rsid w:val="00977268"/>
    <w:rsid w:val="009812C9"/>
    <w:rsid w:val="009D58F4"/>
    <w:rsid w:val="00A64824"/>
    <w:rsid w:val="00A80C0F"/>
    <w:rsid w:val="00AB6E49"/>
    <w:rsid w:val="00AC09D9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51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51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St-2782/2015-6</izvorni_sadrzaj>
    <derivirana_varijabla naziv="DomainObject.Oznaka_1">St-2782/2015-6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2782</izvorni_sadrzaj>
    <derivirana_varijabla naziv="DomainObject.Predmet.Broj_1">2782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St-2782/2015</izvorni_sadrzaj>
    <derivirana_varijabla naziv="DomainObject.Predmet.OznakaBroj_1">St-2782/2015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DNEVNIK za reviziju i usluge društvo s ograničenom odgovornošću</izvorni_sadrzaj>
    <derivirana_varijabla naziv="DomainObject.Predmet.ProtustrankaFormated_1">  DNEVNIK za reviziju i usluge društvo s ograničenom odgovornošću</derivirana_varijabla>
  </DomainObject.Predmet.ProtustrankaFormated>
  <DomainObject.Predmet.ProtustrankaFormatedOIB>
    <izvorni_sadrzaj>  DNEVNIK za reviziju i usluge društvo s ograničenom odgovornošću, OIB 74951461202</izvorni_sadrzaj>
    <derivirana_varijabla naziv="DomainObject.Predmet.ProtustrankaFormatedOIB_1">  DNEVNIK za reviziju i usluge društvo s ograničenom odgovornošću, OIB 74951461202</derivirana_varijabla>
  </DomainObject.Predmet.ProtustrankaFormatedOIB>
  <DomainObject.Predmet.ProtustrankaFormatedWithAdress>
    <izvorni_sadrzaj> DNEVNIK za reviziju i usluge društvo s ograničenom odgovornošću, Račkoga 7, 21000 Split</izvorni_sadrzaj>
    <derivirana_varijabla naziv="DomainObject.Predmet.ProtustrankaFormatedWithAdress_1"> DNEVNIK za reviziju i usluge društvo s ograničenom odgovornošću, Račkoga 7, 21000 Split</derivirana_varijabla>
  </DomainObject.Predmet.ProtustrankaFormatedWithAdress>
  <DomainObject.Predmet.ProtustrankaFormatedWithAdressOIB>
    <izvorni_sadrzaj> DNEVNIK za reviziju i usluge društvo s ograničenom odgovornošću, OIB 74951461202, Račkoga 7, 21000 Split</izvorni_sadrzaj>
    <derivirana_varijabla naziv="DomainObject.Predmet.ProtustrankaFormatedWithAdressOIB_1"> DNEVNIK za reviziju i usluge društvo s ograničenom odgovornošću, OIB 74951461202, Račkoga 7, 21000 Split</derivirana_varijabla>
  </DomainObject.Predmet.ProtustrankaFormatedWithAdressOIB>
  <DomainObject.Predmet.ProtustrankaWithAdress>
    <izvorni_sadrzaj>DNEVNIK za reviziju i usluge društvo s ograničenom odgovornošću Račkoga 7, 21000 Split</izvorni_sadrzaj>
    <derivirana_varijabla naziv="DomainObject.Predmet.ProtustrankaWithAdress_1">DNEVNIK za reviziju i usluge društvo s ograničenom odgovornošću Račkoga 7, 21000 Split</derivirana_varijabla>
  </DomainObject.Predmet.ProtustrankaWithAdress>
  <DomainObject.Predmet.ProtustrankaWithAdressOIB>
    <izvorni_sadrzaj>DNEVNIK za reviziju i usluge društvo s ograničenom odgovornošću, OIB 74951461202, Račkoga 7, 21000 Split</izvorni_sadrzaj>
    <derivirana_varijabla naziv="DomainObject.Predmet.ProtustrankaWithAdressOIB_1">DNEVNIK za reviziju i usluge društvo s ograničenom odgovornošću, OIB 74951461202, Račkoga 7, 21000 Split</derivirana_varijabla>
  </DomainObject.Predmet.ProtustrankaWithAdressOIB>
  <DomainObject.Predmet.ProtustrankaNazivFormated>
    <izvorni_sadrzaj>DNEVNIK za reviziju i usluge društvo s ograničenom odgovornošću</izvorni_sadrzaj>
    <derivirana_varijabla naziv="DomainObject.Predmet.ProtustrankaNazivFormated_1">DNEVNIK za reviziju i usluge društvo s ograničenom odgovornošću</derivirana_varijabla>
  </DomainObject.Predmet.ProtustrankaNazivFormated>
  <DomainObject.Predmet.ProtustrankaNazivFormatedOIB>
    <izvorni_sadrzaj>DNEVNIK za reviziju i usluge društvo s ograničenom odgovornošću, OIB 74951461202</izvorni_sadrzaj>
    <derivirana_varijabla naziv="DomainObject.Predmet.ProtustrankaNazivFormatedOIB_1">DNEVNIK za reviziju i usluge društvo s ograničenom odgovornošću, OIB 74951461202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3445.52</izvorni_sadrzaj>
    <derivirana_varijabla naziv="DomainObject.Predmet.TrenutnaVrijednost_1">3445.52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DNEVNIK za reviziju i usluge društvo s ograničenom odgovornošću</item>
    </izvorni_sadrzaj>
    <derivirana_varijabla naziv="DomainObject.Predmet.ProtuStrankaListFormated_1">
      <item>DNEVNIK za reviziju i usluge društvo s ograničenom odgovornošću</item>
    </derivirana_varijabla>
  </DomainObject.Predmet.ProtuStrankaListFormated>
  <DomainObject.Predmet.ProtuStrankaListFormatedOIB>
    <izvorni_sadrzaj>
      <item>DNEVNIK za reviziju i usluge društvo s ograničenom odgovornošću, OIB 74951461202</item>
    </izvorni_sadrzaj>
    <derivirana_varijabla naziv="DomainObject.Predmet.ProtuStrankaListFormatedOIB_1">
      <item>DNEVNIK za reviziju i usluge društvo s ograničenom odgovornošću, OIB 74951461202</item>
    </derivirana_varijabla>
  </DomainObject.Predmet.ProtuStrankaListFormatedOIB>
  <DomainObject.Predmet.ProtuStrankaListFormatedWithAdress>
    <izvorni_sadrzaj>
      <item>DNEVNIK za reviziju i usluge društvo s ograničenom odgovornošću, Račkoga 7, 21000 Split</item>
    </izvorni_sadrzaj>
    <derivirana_varijabla naziv="DomainObject.Predmet.ProtuStrankaListFormatedWithAdress_1">
      <item>DNEVNIK za reviziju i usluge društvo s ograničenom odgovornošću, Račkoga 7, 21000 Split</item>
    </derivirana_varijabla>
  </DomainObject.Predmet.ProtuStrankaListFormatedWithAdress>
  <DomainObject.Predmet.ProtuStrankaListFormatedWithAdressOIB>
    <izvorni_sadrzaj>
      <item>DNEVNIK za reviziju i usluge društvo s ograničenom odgovornošću, OIB 74951461202, Račkoga 7, 21000 Split</item>
    </izvorni_sadrzaj>
    <derivirana_varijabla naziv="DomainObject.Predmet.ProtuStrankaListFormatedWithAdressOIB_1">
      <item>DNEVNIK za reviziju i usluge društvo s ograničenom odgovornošću, OIB 74951461202, Račkoga 7, 21000 Split</item>
    </derivirana_varijabla>
  </DomainObject.Predmet.ProtuStrankaListFormatedWithAdressOIB>
  <DomainObject.Predmet.ProtuStrankaListNazivFormated>
    <izvorni_sadrzaj>
      <item>DNEVNIK za reviziju i usluge društvo s ograničenom odgovornošću</item>
    </izvorni_sadrzaj>
    <derivirana_varijabla naziv="DomainObject.Predmet.ProtuStrankaListNazivFormated_1">
      <item>DNEVNIK za reviziju i usluge društvo s ograničenom odgovornošću</item>
    </derivirana_varijabla>
  </DomainObject.Predmet.ProtuStrankaListNazivFormated>
  <DomainObject.Predmet.ProtuStrankaListNazivFormatedOIB>
    <izvorni_sadrzaj>
      <item>DNEVNIK za reviziju i usluge društvo s ograničenom odgovornošću, OIB 74951461202</item>
    </izvorni_sadrzaj>
    <derivirana_varijabla naziv="DomainObject.Predmet.ProtuStrankaListNazivFormatedOIB_1">
      <item>DNEVNIK za reviziju i usluge društvo s ograničenom odgovornošću, OIB 74951461202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St-2782/2015-6</izvorni_sadrzaj>
    <derivirana_varijabla naziv="DomainObject.PoslovniBrojDokumenta_1">St-2782/2015-6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DNEVNIK za reviziju i usluge društvo s ograničenom odgovornošću</izvorni_sadrzaj>
    <derivirana_varijabla naziv="DomainObject.Predmet.ProtustrankaIDrugi_1">DNEVNIK za reviziju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DNEVNIK za reviziju i usluge društvo s ograničenom odgovornošću, OIB 74951461202, Račkoga 7, 21000 Split</izvorni_sadrzaj>
    <derivirana_varijabla naziv="DomainObject.Predmet.ProtustrankaIDrugiAdressOIB_1">DNEVNIK za reviziju i usluge društvo s ograničenom odgovornošću, OIB 74951461202, Račkoga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DNEVNIK za reviziju i usluge društvo s ograničenom odgovornošću</item>
      <item>FINANCIJSKA AGENCIJA, RC SPLIT</item>
    </izvorni_sadrzaj>
    <derivirana_varijabla naziv="DomainObject.Predmet.SudioniciListNaziv_1">
      <item>DNEVNIK za reviziju i usluge društvo s ograničenom odgovornošću</item>
      <item>FINANCIJSKA AGENCIJA, RC SPLIT</item>
    </derivirana_varijabla>
  </DomainObject.Predmet.SudioniciListNaziv>
  <DomainObject.Predmet.SudioniciListAdressOIB>
    <izvorni_sadrzaj>
      <item>DNEVNIK za reviziju i usluge društvo s ograničenom odgovornošću, OIB 74951461202, Račkoga 7,21000 Split</item>
      <item>FINANCIJSKA AGENCIJA, RC SPLIT, OIB 85821130368, Mažuranićevo šetalište 24 b,21000 Split</item>
    </izvorni_sadrzaj>
    <derivirana_varijabla naziv="DomainObject.Predmet.SudioniciListAdressOIB_1">
      <item>DNEVNIK za reviziju i usluge društvo s ograničenom odgovornošću, OIB 74951461202, Račkoga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74951461202</item>
      <item>, OIB 85821130368</item>
    </izvorni_sadrzaj>
    <derivirana_varijabla naziv="DomainObject.Predmet.SudioniciListNazivOIB_1">
      <item>, OIB 74951461202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F0E98-9AFC-49E7-810D-C8F2556D0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781</properties:Words>
  <properties:Characters>4185</properties:Characters>
  <properties:Lines>106</properties:Lines>
  <properties:Paragraphs>37</properties:Paragraphs>
  <properties:TotalTime>389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1.St-2782/2015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2016-09-21T12:26:00Z</cp:lastPrinted>
  <dcterms:modified xmlns:xsi="http://www.w3.org/2001/XMLSchema-instance" xsi:type="dcterms:W3CDTF">2016-09-21T12:26:00Z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