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92a9" w14:paraId="8c592a9" w:rsidRDefault="009C7906" w:rsidP="009C7906" w:rsidR="009C790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7906" w:rsidR="009C7906">
        <w:tc>
          <w:tcPr>
            <w:tcW w:type="dxa" w:w="2985"/>
            <w:hideMark/>
          </w:tcPr>
          <w:p w:rsidRDefault="009C7906" w:rsidR="009C7906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7906" w:rsidR="009C7906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9C7906" w:rsidR="009C7906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9C7906" w:rsidR="009C7906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9C7906" w:rsidP="009C7906" w:rsidR="009C790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C7906" w:rsidR="009C7906">
        <w:trPr>
          <w:jc w:val="right"/>
        </w:trPr>
        <w:tc>
          <w:tcPr>
            <w:tcW w:type="dxa" w:w="4320"/>
            <w:hideMark/>
          </w:tcPr>
          <w:p w:rsidRDefault="009C7906" w:rsidP="00821688" w:rsidR="009C7906">
            <w:pPr>
              <w:spacing w:lineRule="auto" w:line="276"/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St-4</w:t>
            </w:r>
            <w:r w:rsidR="00821688">
              <w:rPr>
                <w:lang w:eastAsia="hr-HR" w:val="hr-HR"/>
              </w:rPr>
              <w:t>27</w:t>
            </w:r>
            <w:bookmarkStart w:name="_GoBack" w:id="0"/>
            <w:bookmarkEnd w:id="0"/>
            <w:r>
              <w:rPr>
                <w:lang w:eastAsia="hr-HR" w:val="hr-HR"/>
              </w:rPr>
              <w:t>/18-3</w:t>
            </w:r>
          </w:p>
        </w:tc>
      </w:tr>
    </w:tbl>
    <w:p w:rsidRDefault="009C7906" w:rsidP="009C7906" w:rsidR="009C7906">
      <w:pPr>
        <w:jc w:val="center"/>
        <w:rPr>
          <w:lang w:val="hr-HR"/>
        </w:rPr>
      </w:pPr>
    </w:p>
    <w:p w:rsidRDefault="009C7906" w:rsidP="009C7906" w:rsidR="009C7906">
      <w:pPr>
        <w:jc w:val="center"/>
        <w:rPr>
          <w:lang w:val="hr-HR"/>
        </w:rPr>
      </w:pPr>
    </w:p>
    <w:p w:rsidRDefault="009C7906" w:rsidP="009C7906" w:rsidR="009C7906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sucu toga suda Hugu </w:t>
      </w:r>
      <w:proofErr w:type="spellStart"/>
      <w:r>
        <w:rPr>
          <w:lang w:val="hr-HR"/>
        </w:rPr>
        <w:t>Wedemeyeru</w:t>
      </w:r>
      <w:proofErr w:type="spellEnd"/>
      <w:r>
        <w:rPr>
          <w:lang w:val="hr-HR"/>
        </w:rPr>
        <w:t>, a temeljem prijedloga više sudske savjetnice toga suda Ivane Starčević, u predmetu povodom zahtjeva Financijske agencije, Regionalni centar Zagreb, Podružnica Varaždin, Augusta Cesarca 2, Varaždin, za pokretanje skraćenog stečajnog postupka protiv dužnika AEROBIK UDRUGA „SE – MI“, OIB: 47878562297 sa sjedištem u Kolodvorska 17, Koprivnica, dana 08. studenog 2018., temeljem čl. 430. Stečajnog zakona ("Narodne novine" 71/15, 104/17, u daljnjem tekstu SZ) objavljuje slijedeći</w:t>
      </w:r>
    </w:p>
    <w:p w:rsidRDefault="009C7906" w:rsidP="009C7906" w:rsidR="009C7906">
      <w:pPr>
        <w:jc w:val="both"/>
        <w:rPr>
          <w:lang w:val="hr-HR"/>
        </w:rPr>
      </w:pPr>
    </w:p>
    <w:p w:rsidRDefault="009C7906" w:rsidP="009C7906" w:rsidR="009C7906">
      <w:pPr>
        <w:jc w:val="center"/>
        <w:rPr>
          <w:sz w:val="28"/>
          <w:szCs w:val="28"/>
          <w:lang w:val="hr-HR"/>
        </w:rPr>
      </w:pPr>
    </w:p>
    <w:p w:rsidRDefault="009C7906" w:rsidP="009C7906" w:rsidR="009C7906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C7906" w:rsidP="009C7906" w:rsidR="009C7906">
      <w:pPr>
        <w:jc w:val="both"/>
        <w:rPr>
          <w:lang w:val="hr-HR"/>
        </w:rPr>
      </w:pPr>
    </w:p>
    <w:p w:rsidRDefault="009C7906" w:rsidP="009C7906" w:rsidR="009C7906">
      <w:pPr>
        <w:jc w:val="both"/>
        <w:rPr>
          <w:lang w:val="hr-HR"/>
        </w:rPr>
      </w:pPr>
    </w:p>
    <w:p w:rsidRDefault="009C7906" w:rsidP="009C7906" w:rsidR="009C7906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854A74">
        <w:rPr>
          <w:lang w:val="hr-HR"/>
        </w:rPr>
        <w:t>AEROBIK UDRUGA „SE – MI“, OIB: 47878562297 sa sjedištem u Kolodvorska 17, Koprivnica</w:t>
      </w:r>
      <w:r>
        <w:rPr>
          <w:lang w:val="hr-HR"/>
        </w:rPr>
        <w:t xml:space="preserve">, iznosi </w:t>
      </w:r>
      <w:r w:rsidR="00705B12">
        <w:rPr>
          <w:lang w:val="hr-HR"/>
        </w:rPr>
        <w:t>13.139,27</w:t>
      </w:r>
      <w:r>
        <w:rPr>
          <w:lang w:val="hr-HR"/>
        </w:rPr>
        <w:t xml:space="preserve"> kuna. </w:t>
      </w:r>
    </w:p>
    <w:p w:rsidRDefault="009C7906" w:rsidP="009C7906" w:rsidR="009C7906">
      <w:pPr>
        <w:jc w:val="both"/>
        <w:rPr>
          <w:lang w:val="hr-HR"/>
        </w:rPr>
      </w:pPr>
    </w:p>
    <w:p w:rsidRDefault="009C7906" w:rsidP="009C7906" w:rsidR="009C7906">
      <w:pPr>
        <w:jc w:val="both"/>
        <w:rPr>
          <w:lang w:val="hr-HR"/>
        </w:rPr>
      </w:pPr>
      <w:r>
        <w:rPr>
          <w:lang w:val="hr-HR"/>
        </w:rPr>
        <w:tab/>
      </w:r>
      <w:r w:rsidR="00705B12">
        <w:rPr>
          <w:lang w:val="hr-HR"/>
        </w:rPr>
        <w:t>II/ Poziva se predsjednik udruge Ana – Marija Petak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9C7906" w:rsidP="009C7906" w:rsidR="009C7906">
      <w:pPr>
        <w:jc w:val="both"/>
        <w:rPr>
          <w:lang w:val="hr-HR"/>
        </w:rPr>
      </w:pPr>
    </w:p>
    <w:p w:rsidRDefault="009C7906" w:rsidP="009C7906" w:rsidR="009C7906">
      <w:pPr>
        <w:jc w:val="both"/>
        <w:rPr>
          <w:lang w:val="hr-HR"/>
        </w:rPr>
      </w:pPr>
      <w:r>
        <w:rPr>
          <w:lang w:val="hr-HR"/>
        </w:rPr>
        <w:tab/>
        <w:t xml:space="preserve">III/ Upozorava se </w:t>
      </w:r>
      <w:r w:rsidR="00705B12">
        <w:rPr>
          <w:lang w:val="hr-HR"/>
        </w:rPr>
        <w:t>predsjednik</w:t>
      </w:r>
      <w:r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9C7906" w:rsidP="009C7906" w:rsidR="009C7906">
      <w:pPr>
        <w:jc w:val="both"/>
        <w:rPr>
          <w:lang w:val="hr-HR"/>
        </w:rPr>
      </w:pPr>
    </w:p>
    <w:p w:rsidRDefault="009C7906" w:rsidP="009C7906" w:rsidR="009C7906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C7906" w:rsidP="009C7906" w:rsidR="009C7906">
      <w:pPr>
        <w:ind w:firstLine="720"/>
        <w:jc w:val="both"/>
        <w:rPr>
          <w:lang w:val="hr-HR"/>
        </w:rPr>
      </w:pPr>
    </w:p>
    <w:p w:rsidRDefault="009C7906" w:rsidP="009C7906" w:rsidR="009C7906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9C7906" w:rsidP="009C7906" w:rsidR="009C7906">
      <w:pPr>
        <w:jc w:val="both"/>
        <w:rPr>
          <w:lang w:val="hr-HR"/>
        </w:rPr>
      </w:pPr>
    </w:p>
    <w:p w:rsidRDefault="009C7906" w:rsidP="009C7906" w:rsidR="009C790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9C7906" w:rsidP="009C7906" w:rsidR="009C7906">
      <w:pPr>
        <w:outlineLvl w:val="0"/>
        <w:rPr>
          <w:lang w:val="hr-HR"/>
        </w:rPr>
      </w:pPr>
    </w:p>
    <w:p w:rsidRDefault="009C7906" w:rsidP="009C7906" w:rsidR="009C7906">
      <w:pPr>
        <w:jc w:val="both"/>
        <w:outlineLvl w:val="0"/>
        <w:rPr>
          <w:lang w:val="hr-HR"/>
        </w:rPr>
      </w:pPr>
    </w:p>
    <w:p w:rsidRDefault="009C7906" w:rsidP="009C7906" w:rsidR="009C7906">
      <w:pPr>
        <w:jc w:val="center"/>
        <w:outlineLvl w:val="0"/>
        <w:rPr>
          <w:lang w:val="hr-HR"/>
        </w:rPr>
      </w:pPr>
    </w:p>
    <w:p w:rsidRDefault="009C7906" w:rsidP="009C7906" w:rsidR="009C7906">
      <w:pPr>
        <w:jc w:val="center"/>
        <w:outlineLvl w:val="0"/>
        <w:rPr>
          <w:lang w:val="hr-HR"/>
        </w:rPr>
      </w:pPr>
      <w:r>
        <w:rPr>
          <w:lang w:val="hr-HR"/>
        </w:rPr>
        <w:t>U Varaždinu 08. studenog 2018.</w:t>
      </w:r>
    </w:p>
    <w:p w:rsidRDefault="009C7906" w:rsidP="009C7906" w:rsidR="009C7906">
      <w:pPr>
        <w:jc w:val="center"/>
        <w:outlineLvl w:val="0"/>
        <w:rPr>
          <w:lang w:val="hr-HR"/>
        </w:rPr>
      </w:pPr>
    </w:p>
    <w:p w:rsidRDefault="009C7906" w:rsidP="009C7906" w:rsidR="009C790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9C7906" w:rsidP="009C7906" w:rsidR="009C7906">
      <w:pPr>
        <w:ind w:left="5040"/>
        <w:jc w:val="center"/>
        <w:outlineLvl w:val="0"/>
        <w:rPr>
          <w:lang w:val="hr-HR"/>
        </w:rPr>
      </w:pPr>
    </w:p>
    <w:p w:rsidRDefault="009C7906" w:rsidP="009C7906" w:rsidR="009C7906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9C7906" w:rsidP="009C7906" w:rsidR="009C7906">
      <w:pPr>
        <w:ind w:left="5040"/>
        <w:jc w:val="center"/>
        <w:outlineLvl w:val="0"/>
        <w:rPr>
          <w:color w:val="000000"/>
          <w:lang w:val="hr-HR"/>
        </w:rPr>
      </w:pPr>
    </w:p>
    <w:p w:rsidRDefault="009C7906" w:rsidP="009C7906" w:rsidR="009C7906">
      <w:pPr>
        <w:jc w:val="center"/>
        <w:outlineLvl w:val="0"/>
        <w:rPr>
          <w:lang w:val="hr-HR"/>
        </w:rPr>
      </w:pPr>
    </w:p>
    <w:p w:rsidRDefault="009C7906" w:rsidP="009C7906" w:rsidR="009C790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C7906" w:rsidP="009C7906" w:rsidR="009C7906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C7906" w:rsidP="009C7906" w:rsidR="009C7906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9C7906" w:rsidP="009C7906" w:rsidR="009C7906"/>
    <w:p w:rsidRDefault="00AE649C" w:rsidP="009C7906" w:rsidR="00AE649C" w:rsidRPr="009C7906"/>
    <w:sectPr w:rsidSect="0032366B" w:rsidR="00AE649C" w:rsidRPr="009C790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381" w:rsidP="00537B78" w:rsidR="00291381">
      <w:r>
        <w:separator/>
      </w:r>
    </w:p>
  </w:endnote>
  <w:endnote w:id="0" w:type="continuationSeparator">
    <w:p w:rsidRDefault="00291381" w:rsidP="00537B78" w:rsidR="00291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381" w:rsidP="00537B78" w:rsidR="00291381">
      <w:r>
        <w:separator/>
      </w:r>
    </w:p>
  </w:footnote>
  <w:footnote w:id="0" w:type="continuationSeparator">
    <w:p w:rsidRDefault="00291381" w:rsidP="00537B78" w:rsidR="00291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381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B12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688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A7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906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E19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C79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C790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945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St-427/2018-3</izvorni_sadrzaj>
    <derivirana_varijabla naziv="DomainObject.Oznaka_1">St-427/2018-3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UDRUGA!</izvorni_sadrzaj>
    <derivirana_varijabla naziv="DomainObject.Predmet.PrimjedbaSuca_1">UDRUGA!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AEROBIK UDRUGA "SE - MI" zastupanog po punomoćniku Ana-Marija Petak</izvorni_sadrzaj>
    <derivirana_varijabla naziv="DomainObject.Predmet.ProtustrankaFormated_1">  AEROBIK UDRUGA "SE - MI" zastupanog po punomoćniku Ana-Marija Petak</derivirana_varijabla>
  </DomainObject.Predmet.ProtustrankaFormated>
  <DomainObject.Predmet.ProtustrankaFormatedOIB>
    <izvorni_sadrzaj>  AEROBIK UDRUGA "SE - MI", OIB 47878562297 zastupanog po punomoćniku Ana-Marija Petak</izvorni_sadrzaj>
    <derivirana_varijabla naziv="DomainObject.Predmet.ProtustrankaFormatedOIB_1">  AEROBIK UDRUGA "SE - MI", OIB 47878562297 zastupanog po punomoćniku Ana-Marija Petak</derivirana_varijabla>
  </DomainObject.Predmet.ProtustrankaFormatedOIB>
  <DomainObject.Predmet.ProtustrankaFormatedWithAdress>
    <izvorni_sadrzaj> AEROBIK UDRUGA "SE - MI", Kolodvorska 17, 48000 Koprivnica zastupanog po punomoćniku Ana-Marija Petak</izvorni_sadrzaj>
    <derivirana_varijabla naziv="DomainObject.Predmet.ProtustrankaFormatedWithAdress_1"> AEROBIK UDRUGA "SE - MI", Kolodvorska 17, 48000 Koprivnica zastupanog po punomoćniku Ana-Marija Petak</derivirana_varijabla>
  </DomainObject.Predmet.ProtustrankaFormatedWithAdress>
  <DomainObject.Predmet.ProtustrankaFormatedWithAdressOIB>
    <izvorni_sadrzaj> AEROBIK UDRUGA "SE - MI", OIB 47878562297, Kolodvorska 17, 48000 Koprivnica zastupanog po punomoćniku Ana-Marija Petak</izvorni_sadrzaj>
    <derivirana_varijabla naziv="DomainObject.Predmet.ProtustrankaFormatedWithAdressOIB_1"> AEROBIK UDRUGA "SE - MI", OIB 47878562297, Kolodvorska 17, 48000 Koprivnica zastupanog po punomoćniku Ana-Marija Petak</derivirana_varijabla>
  </DomainObject.Predmet.ProtustrankaFormatedWithAdressOIB>
  <DomainObject.Predmet.ProtustrankaWithAdress>
    <izvorni_sadrzaj>AEROBIK UDRUGA "SE - MI" Kolodvorska 17, 48000 Koprivnica</izvorni_sadrzaj>
    <derivirana_varijabla naziv="DomainObject.Predmet.ProtustrankaWithAdress_1">AEROBIK UDRUGA "SE - MI" Kolodvorska 17, 48000 Koprivnica</derivirana_varijabla>
  </DomainObject.Predmet.ProtustrankaWithAdress>
  <DomainObject.Predmet.ProtustrankaWithAdressOIB>
    <izvorni_sadrzaj>AEROBIK UDRUGA "SE - MI", OIB 47878562297, Kolodvorska 17, 48000 Koprivnica</izvorni_sadrzaj>
    <derivirana_varijabla naziv="DomainObject.Predmet.ProtustrankaWithAdressOIB_1">AEROBIK UDRUGA "SE - MI", OIB 47878562297, Kolodvorska 17, 48000 Koprivnica</derivirana_varijabla>
  </DomainObject.Predmet.ProtustrankaWithAdressOIB>
  <DomainObject.Predmet.ProtustrankaNazivFormated>
    <izvorni_sadrzaj>AEROBIK UDRUGA "SE - MI"</izvorni_sadrzaj>
    <derivirana_varijabla naziv="DomainObject.Predmet.ProtustrankaNazivFormated_1">AEROBIK UDRUGA "SE - MI"</derivirana_varijabla>
  </DomainObject.Predmet.ProtustrankaNazivFormated>
  <DomainObject.Predmet.ProtustrankaNazivFormatedOIB>
    <izvorni_sadrzaj>AEROBIK UDRUGA "SE - MI", OIB 47878562297</izvorni_sadrzaj>
    <derivirana_varijabla naziv="DomainObject.Predmet.ProtustrankaNazivFormatedOIB_1">AEROBIK UDRUGA "SE - MI", OIB 47878562297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13139.27</izvorni_sadrzaj>
    <derivirana_varijabla naziv="DomainObject.Predmet.TrenutnaVrijednost_1">13139.27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AEROBIK UDRUGA "SE - MI" zastupanog po punomoćniku Ana-Marija Petak</item>
    </izvorni_sadrzaj>
    <derivirana_varijabla naziv="DomainObject.Predmet.ProtuStrankaListFormated_1">
      <item>AEROBIK UDRUGA "SE - MI" zastupanog po punomoćniku Ana-Marija Petak</item>
    </derivirana_varijabla>
  </DomainObject.Predmet.ProtuStrankaListFormated>
  <DomainObject.Predmet.ProtuStrankaListFormatedOIB>
    <izvorni_sadrzaj>
      <item>AEROBIK UDRUGA "SE - MI", OIB 47878562297 zastupanog po punomoćniku Ana-Marija Petak</item>
    </izvorni_sadrzaj>
    <derivirana_varijabla naziv="DomainObject.Predmet.ProtuStrankaListFormatedOIB_1">
      <item>AEROBIK UDRUGA "SE - MI", OIB 47878562297 zastupanog po punomoćniku Ana-Marija Petak</item>
    </derivirana_varijabla>
  </DomainObject.Predmet.ProtuStrankaListFormatedOIB>
  <DomainObject.Predmet.ProtuStrankaListFormatedWithAdress>
    <izvorni_sadrzaj>
      <item>AEROBIK UDRUGA "SE - MI", Kolodvorska 17, 48000 Koprivnica zastupanog po punomoćniku Ana-Marija Petak</item>
    </izvorni_sadrzaj>
    <derivirana_varijabla naziv="DomainObject.Predmet.ProtuStrankaListFormatedWithAdress_1">
      <item>AEROBIK UDRUGA "SE - MI", Kolodvorska 17, 48000 Koprivnica zastupanog po punomoćniku Ana-Marija Petak</item>
    </derivirana_varijabla>
  </DomainObject.Predmet.ProtuStrankaListFormatedWithAdress>
  <DomainObject.Predmet.ProtuStrankaListFormatedWithAdressOIB>
    <izvorni_sadrzaj>
      <item>AEROBIK UDRUGA "SE - MI", OIB 47878562297, Kolodvorska 17, 48000 Koprivnica zastupanog po punomoćniku Ana-Marija Petak</item>
    </izvorni_sadrzaj>
    <derivirana_varijabla naziv="DomainObject.Predmet.ProtuStrankaListFormatedWithAdressOIB_1">
      <item>AEROBIK UDRUGA "SE - MI", OIB 47878562297, Kolodvorska 17, 48000 Koprivnica zastupanog po punomoćniku Ana-Marija Petak</item>
    </derivirana_varijabla>
  </DomainObject.Predmet.ProtuStrankaListFormatedWithAdressOIB>
  <DomainObject.Predmet.ProtuStrankaListNazivFormated>
    <izvorni_sadrzaj>
      <item>AEROBIK UDRUGA "SE - MI"</item>
    </izvorni_sadrzaj>
    <derivirana_varijabla naziv="DomainObject.Predmet.ProtuStrankaListNazivFormated_1">
      <item>AEROBIK UDRUGA "SE - MI"</item>
    </derivirana_varijabla>
  </DomainObject.Predmet.ProtuStrankaListNazivFormated>
  <DomainObject.Predmet.ProtuStrankaListNazivFormatedOIB>
    <izvorni_sadrzaj>
      <item>AEROBIK UDRUGA "SE - MI", OIB 47878562297</item>
    </izvorni_sadrzaj>
    <derivirana_varijabla naziv="DomainObject.Predmet.ProtuStrankaListNazivFormatedOIB_1">
      <item>AEROBIK UDRUGA "SE - MI", OIB 47878562297</item>
    </derivirana_varijabla>
  </DomainObject.Predmet.ProtuStrankaListNazivFormatedOIB>
  <DomainObject.Predmet.OstaliListFormated>
    <izvorni_sadrzaj>
      <item>Ana-Marija Petak punomoćnica sudionika u postupku AEROBIK UDRUGA "SE - MI"</item>
      <item>Ured državne uprave u Koprivničko-križevačkoj županiji</item>
    </izvorni_sadrzaj>
    <derivirana_varijabla naziv="DomainObject.Predmet.OstaliListFormated_1">
      <item>Ana-Marija Petak punomoćnica sudionika u postupku AEROBIK UDRUGA "SE - MI"</item>
      <item>Ured državne uprave u Koprivničko-križevačkoj županiji</item>
    </derivirana_varijabla>
  </DomainObject.Predmet.OstaliListFormated>
  <DomainObject.Predmet.OstaliListFormatedOIB>
    <izvorni_sadrzaj>
      <item>Ana-Marija Petak, OIB 25751372251 punomoćnica sudionika u postupku AEROBIK UDRUGA "SE - MI"</item>
      <item>Ured državne uprave u Koprivničko-križevačkoj županiji</item>
    </izvorni_sadrzaj>
    <derivirana_varijabla naziv="DomainObject.Predmet.OstaliListFormatedOIB_1">
      <item>Ana-Marija Petak, OIB 25751372251 punomoćnica sudionika u postupku AEROBIK UDRUGA "SE - MI"</item>
      <item>Ured državne uprave u Koprivničko-križevačkoj županiji</item>
    </derivirana_varijabla>
  </DomainObject.Predmet.OstaliListFormatedOIB>
  <DomainObject.Predmet.OstaliListFormatedWithAdress>
    <izvorni_sadrzaj>
      <item>Ana-Marija Petak, Ulica Kolodvorska 17, 48000 Koprivnica punomoćnica sudionika u postupku AEROBIK UDRUGA "SE - MI"</item>
      <item>Ured državne uprave u Koprivničko-križevačkoj županiji, Antuna Nemčića 5, 48000 Koprivnica</item>
    </izvorni_sadrzaj>
    <derivirana_varijabla naziv="DomainObject.Predmet.OstaliListFormatedWithAdress_1">
      <item>Ana-Marija Petak, Ulica Kolodvorska 17, 48000 Koprivnica punomoćnica sudionika u postupku AEROBIK UDRUGA "SE - MI"</item>
      <item>Ured državne uprave u Koprivničko-križevačkoj županiji, Antuna Nemčića 5, 48000 Koprivnica</item>
    </derivirana_varijabla>
  </DomainObject.Predmet.OstaliListFormatedWithAdress>
  <DomainObject.Predmet.OstaliListFormatedWithAdressOIB>
    <izvorni_sadrzaj>
      <item>Ana-Marija Petak, OIB 25751372251, Ulica Kolodvorska 17, 48000 Koprivnica punomoćnica sudionika u postupku AEROBIK UDRUGA "SE - MI"</item>
      <item>Ured državne uprave u Koprivničko-križevačkoj županiji, Antuna Nemčića 5, 48000 Koprivnica</item>
    </izvorni_sadrzaj>
    <derivirana_varijabla naziv="DomainObject.Predmet.OstaliListFormatedWithAdressOIB_1">
      <item>Ana-Marija Petak, OIB 25751372251, Ulica Kolodvorska 17, 48000 Koprivnica punomoćnica sudionika u postupku AEROBIK UDRUGA "SE - MI"</item>
      <item>Ured državne uprave u Koprivničko-križevačkoj županiji, Antuna Nemčića 5, 48000 Koprivnica</item>
    </derivirana_varijabla>
  </DomainObject.Predmet.OstaliListFormatedWithAdressOIB>
  <DomainObject.Predmet.OstaliListNazivFormated>
    <izvorni_sadrzaj>
      <item>Ana-Marija Petak</item>
      <item>Ured državne uprave u Koprivničko-križevačkoj županiji</item>
    </izvorni_sadrzaj>
    <derivirana_varijabla naziv="DomainObject.Predmet.OstaliListNazivFormated_1">
      <item>Ana-Marija Petak</item>
      <item>Ured državne uprave u Koprivničko-križevačkoj županiji</item>
    </derivirana_varijabla>
  </DomainObject.Predmet.OstaliListNazivFormated>
  <DomainObject.Predmet.OstaliListNazivFormatedOIB>
    <izvorni_sadrzaj>
      <item>Ana-Marija Petak, OIB 25751372251</item>
      <item>Ured državne uprave u Koprivničko-križevačkoj županiji</item>
    </izvorni_sadrzaj>
    <derivirana_varijabla naziv="DomainObject.Predmet.OstaliListNazivFormatedOIB_1">
      <item>Ana-Marija Petak, OIB 25751372251</item>
      <item>Ured državne uprave u Koprivničko-križevačkoj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St-427/2018-3</izvorni_sadrzaj>
    <derivirana_varijabla naziv="DomainObject.PoslovniBrojDokumenta_1">St-427/2018-3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AEROBIK UDRUGA "SE - MI"</izvorni_sadrzaj>
    <derivirana_varijabla naziv="DomainObject.Predmet.ProtustrankaIDrugi_1">AEROBIK UDRUGA "SE - MI"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AEROBIK UDRUGA "SE - MI", OIB 47878562297, Kolodvorska 17, 48000 Koprivnica</izvorni_sadrzaj>
    <derivirana_varijabla naziv="DomainObject.Predmet.ProtustrankaIDrugiAdressOIB_1">AEROBIK UDRUGA "SE - MI", OIB 47878562297, Kolodvorska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AEROBIK UDRUGA "SE - MI"</item>
      <item>Ana-Marija Petak</item>
      <item>Ured državne uprave u Koprivničko-križevačkoj županiji</item>
    </izvorni_sadrzaj>
    <derivirana_varijabla naziv="DomainObject.Predmet.SudioniciListNaziv_1">
      <item>Financijska agencija</item>
      <item>AEROBIK UDRUGA "SE - MI"</item>
      <item>Ana-Marija Petak</item>
      <item>Ured državne uprave u Koprivničko-križevačkoj županiji</item>
    </derivirana_varijabla>
  </DomainObject.Predmet.SudioniciListNaziv>
  <DomainObject.Predmet.SudioniciListAdressOIB>
    <izvorni_sadrzaj>
      <item>Financijska agencija, OIB 85821130368, A. Cesarca 2,42000 Varaždin</item>
      <item>AEROBIK UDRUGA "SE - MI", OIB 47878562297, Kolodvorska 17,48000 Koprivnica</item>
      <item>Ana-Marija Petak, OIB 25751372251, Ulica Kolodvorska 17,48000 Koprivnica</item>
      <item>Ured državne uprave u Koprivničko-križevačkoj županiji, Antuna Nemčića 5,48000 Koprivnica</item>
    </izvorni_sadrzaj>
    <derivirana_varijabla naziv="DomainObject.Predmet.SudioniciListAdressOIB_1">
      <item>Financijska agencija, OIB 85821130368, A. Cesarca 2,42000 Varaždin</item>
      <item>AEROBIK UDRUGA "SE - MI", OIB 47878562297, Kolodvorska 17,48000 Koprivnica</item>
      <item>Ana-Marija Petak, OIB 25751372251, Ulica Kolodvorska 17,48000 Koprivnica</item>
      <item>Ured državne uprave u Koprivničko-križevačkoj županiji, Antuna Nemčića 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EBDD5-B8F4-491B-A6B0-561D0AC98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2081</properties:Characters>
  <properties:Lines>62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2018-11-08T08:15:00Z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St-427/2018-3 / Odluka - Oglas (odluka_St-427_2018-3.docx)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