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67488" w:rsidR="004324A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324A6" w:rsidP="00867488" w:rsidR="004324A6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24A6" w:rsidP="00867488" w:rsidR="004324A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324A6" w:rsidP="00867488" w:rsidR="004324A6" w:rsidRPr="009077C2">
            <w:pPr>
              <w:jc w:val="center"/>
            </w:pPr>
            <w:r>
              <w:t xml:space="preserve">Trgovački sud u Osijeku   </w:t>
            </w:r>
          </w:p>
          <w:p w:rsidRDefault="004324A6" w:rsidP="00867488" w:rsidR="004324A6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867488" w:rsidR="004324A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324A6" w:rsidP="00867488" w:rsidR="004324A6" w:rsidRPr="00974EE9">
            <w:pPr>
              <w:pStyle w:val="VSVerzija"/>
              <w:jc w:val="center"/>
            </w:pPr>
            <w:r>
              <w:t>Poslovni broj: 13 St-74/11-149</w:t>
            </w:r>
          </w:p>
        </w:tc>
      </w:tr>
    </w:tbl>
    <w:p w14:textId="9f2dca9" w14:paraId="9f2dca9" w:rsidRDefault="004324A6" w:rsidP="004324A6" w:rsidR="004324A6">
      <w:pPr>
        <w:jc w:val="both"/>
        <w15:collapsed w:val="false"/>
      </w:pPr>
    </w:p>
    <w:p w:rsidRDefault="004324A6" w:rsidP="004324A6" w:rsidR="004324A6">
      <w:pPr>
        <w:jc w:val="both"/>
      </w:pPr>
    </w:p>
    <w:p w:rsidRDefault="004324A6" w:rsidP="004324A6" w:rsidR="004324A6">
      <w:pPr>
        <w:jc w:val="both"/>
      </w:pPr>
    </w:p>
    <w:p w:rsidRDefault="004324A6" w:rsidP="004324A6" w:rsidR="004324A6">
      <w:pPr>
        <w:jc w:val="both"/>
      </w:pPr>
    </w:p>
    <w:p w:rsidRDefault="004324A6" w:rsidP="004324A6" w:rsidR="004324A6">
      <w:pPr>
        <w:jc w:val="center"/>
      </w:pPr>
      <w:r>
        <w:t>R E P U B L I K A  H R V A T S K A</w:t>
      </w:r>
    </w:p>
    <w:p w:rsidRDefault="004324A6" w:rsidP="004324A6" w:rsidR="004324A6">
      <w:pPr>
        <w:jc w:val="center"/>
      </w:pPr>
    </w:p>
    <w:p w:rsidRDefault="004324A6" w:rsidP="004324A6" w:rsidR="004324A6">
      <w:pPr>
        <w:jc w:val="center"/>
      </w:pPr>
      <w:r>
        <w:t>R J E Š E N J E</w:t>
      </w:r>
    </w:p>
    <w:p w:rsidRDefault="00DB0582" w:rsidP="00DB0582" w:rsidR="00DB0582">
      <w:pPr>
        <w:jc w:val="right"/>
      </w:pPr>
    </w:p>
    <w:p w:rsidRDefault="004324A6" w:rsidP="00DB0582" w:rsidR="004324A6">
      <w:pPr>
        <w:jc w:val="right"/>
      </w:pPr>
    </w:p>
    <w:p w:rsidRDefault="004324A6" w:rsidP="004324A6" w:rsidR="004324A6">
      <w:pPr>
        <w:ind w:firstLine="708"/>
        <w:jc w:val="both"/>
      </w:pPr>
      <w:r>
        <w:t xml:space="preserve">Trgovački sud u Osijeku, po stečajnom sucu Jadranki Herman, u stečajnom postupku nad dužnikom JUMIĆ d.o.o. za proizvodnju, prijevoz i trgovinu, u stečaju, Grabovac, Zagorska 104, MBS 030050851, OIB 77033414262, nakon pravomoćnosti rješenja o potvrdi Izmijenjenog stečajnog plana, dana 21. prosinca 2018.                                </w:t>
      </w:r>
    </w:p>
    <w:p w:rsidRDefault="00DB0582" w:rsidP="00DB0582" w:rsidR="00DB0582"/>
    <w:p w:rsidRDefault="00DB0582" w:rsidP="00DB0582" w:rsidR="00DB0582"/>
    <w:p w:rsidRDefault="00664270" w:rsidP="00664270" w:rsidR="00DB0582" w:rsidRPr="004324A6">
      <w:pPr>
        <w:jc w:val="center"/>
      </w:pPr>
      <w:r w:rsidRPr="004324A6">
        <w:t>r i j e š i o    j e</w:t>
      </w:r>
    </w:p>
    <w:p w:rsidRDefault="00DB0582" w:rsidP="00DB0582" w:rsidR="00DB0582"/>
    <w:p w:rsidRDefault="00DB0582" w:rsidP="00DB0582" w:rsidR="00DB0582"/>
    <w:p w:rsidRDefault="00DB0582" w:rsidP="00DB0582" w:rsidR="00DB0582">
      <w:pPr>
        <w:numPr>
          <w:ilvl w:val="0"/>
          <w:numId w:val="1"/>
        </w:numPr>
        <w:jc w:val="both"/>
      </w:pPr>
      <w:r>
        <w:t xml:space="preserve">Ukida se nadzor nad ispunjenjem stečajnog plana određen rješenjem o potvrdi </w:t>
      </w:r>
      <w:r w:rsidR="004324A6">
        <w:t>Izmijenjenog steč</w:t>
      </w:r>
      <w:r>
        <w:t>ajnog plana broj S</w:t>
      </w:r>
      <w:r w:rsidR="004324A6">
        <w:t>t-74/11-123 od 7. srpnja 2014</w:t>
      </w:r>
      <w:r>
        <w:t xml:space="preserve">. godine, u stečajnom postupku nad  </w:t>
      </w:r>
      <w:r w:rsidR="004324A6">
        <w:t>dužnikom JUMIĆ d.o.o. za proizvodnju, prijevoz i trgovinu, u stečaju, Grabovac, Zagorska 104, MBS 030050851, OIB 77033414262.</w:t>
      </w:r>
    </w:p>
    <w:p w:rsidRDefault="00DB0582" w:rsidP="00DB0582" w:rsidR="00DB0582">
      <w:pPr>
        <w:numPr>
          <w:ilvl w:val="0"/>
          <w:numId w:val="1"/>
        </w:numPr>
        <w:jc w:val="both"/>
      </w:pPr>
      <w:r>
        <w:t>Nalaže se registru Trgovačkog suda u Osijeku brisanje zabilježbe nadzora nad ispunjenjem stečajnog plana.</w:t>
      </w:r>
    </w:p>
    <w:p w:rsidRDefault="00BF2D81" w:rsidP="00DB0582" w:rsidR="00DB0582">
      <w:pPr>
        <w:numPr>
          <w:ilvl w:val="0"/>
          <w:numId w:val="1"/>
        </w:numPr>
        <w:jc w:val="both"/>
      </w:pPr>
      <w:r>
        <w:t xml:space="preserve">Ovo </w:t>
      </w:r>
      <w:r w:rsidR="00DB0582">
        <w:t>rješenje</w:t>
      </w:r>
      <w:r>
        <w:t xml:space="preserve"> objavit će se na mrežnim stranicama e-oglasna ploča suda.</w:t>
      </w:r>
    </w:p>
    <w:p w:rsidRDefault="00664270" w:rsidP="00DB0582" w:rsidR="00664270">
      <w:pPr>
        <w:jc w:val="both"/>
      </w:pPr>
    </w:p>
    <w:p w:rsidRDefault="00BF2D81" w:rsidP="00DB0582" w:rsidR="00BF2D81">
      <w:pPr>
        <w:jc w:val="both"/>
      </w:pPr>
    </w:p>
    <w:p w:rsidRDefault="00664270" w:rsidP="002F0336" w:rsidR="00DB0582" w:rsidRPr="00BF2D81">
      <w:pPr>
        <w:jc w:val="center"/>
      </w:pPr>
      <w:r w:rsidRPr="00BF2D81">
        <w:t>Obrazloženje</w:t>
      </w:r>
    </w:p>
    <w:p w:rsidRDefault="002F0336" w:rsidP="002F0336" w:rsidR="002F0336">
      <w:pPr>
        <w:jc w:val="center"/>
        <w:rPr>
          <w:b/>
        </w:rPr>
      </w:pPr>
    </w:p>
    <w:p w:rsidRDefault="002F0336" w:rsidP="002F0336" w:rsidR="002F0336" w:rsidRPr="002F0336">
      <w:pPr>
        <w:jc w:val="center"/>
        <w:rPr>
          <w:b/>
        </w:rPr>
      </w:pPr>
    </w:p>
    <w:p w:rsidRDefault="00DB0582" w:rsidP="00DB0582" w:rsidR="00DB0582">
      <w:pPr>
        <w:ind w:firstLine="705"/>
        <w:jc w:val="both"/>
      </w:pPr>
      <w:r>
        <w:t>Rješenjem ovog suda poslovni broj S</w:t>
      </w:r>
      <w:r w:rsidR="00F91E8B">
        <w:t>t-74/11-123 od 7. srpnja  2014., o potvrdi Izmijenjenog s</w:t>
      </w:r>
      <w:r>
        <w:t xml:space="preserve">tečajnog plana u stečajnom postupku nad dužnikom </w:t>
      </w:r>
      <w:r w:rsidR="00F91E8B">
        <w:t xml:space="preserve">JUMIĆ d.o.o. za proizvodnju, prijevoz i trgovinu, u stečaju, Grabovac, Zagorska 104, </w:t>
      </w:r>
      <w:r>
        <w:t>određen je nadzor nad ispunjenjem stečaj</w:t>
      </w:r>
      <w:r w:rsidR="00F91E8B">
        <w:t>nog plana</w:t>
      </w:r>
      <w:r>
        <w:t xml:space="preserve"> nakon nastupanja pravnih posljedica zaključenja stečajnog postupka. Nadzor nad ispunjenjem stečajnog plana povjeren je stečajnom upravitelju</w:t>
      </w:r>
      <w:r w:rsidR="00E8081F">
        <w:t xml:space="preserve"> Šimi Bošnjak dipl. iur. iz Osijeka. </w:t>
      </w:r>
    </w:p>
    <w:p w:rsidRDefault="00DB0582" w:rsidP="00DB0582" w:rsidR="00DB0582">
      <w:pPr>
        <w:ind w:firstLine="705"/>
        <w:jc w:val="both"/>
      </w:pPr>
    </w:p>
    <w:p w:rsidRDefault="00DB0582" w:rsidP="00BF645B" w:rsidR="00DC4071">
      <w:pPr>
        <w:ind w:firstLine="705"/>
        <w:jc w:val="both"/>
      </w:pPr>
      <w:r>
        <w:t>Navedeno rješenje postalo je pravomo</w:t>
      </w:r>
      <w:r w:rsidR="00E8081F">
        <w:t>ć</w:t>
      </w:r>
      <w:r>
        <w:t xml:space="preserve">no dana </w:t>
      </w:r>
      <w:r w:rsidR="00E8081F">
        <w:t>19. studenog 2014.</w:t>
      </w:r>
      <w:r>
        <w:t xml:space="preserve"> nakon čega je rješenjem broj S</w:t>
      </w:r>
      <w:r w:rsidR="00E8081F">
        <w:t xml:space="preserve">t-74/11-136 od 17. travnja 2015. </w:t>
      </w:r>
      <w:r>
        <w:t>zaključen stečajni postupak nad dužnikom.</w:t>
      </w:r>
      <w:r w:rsidR="002F0336">
        <w:t xml:space="preserve"> </w:t>
      </w:r>
      <w:r w:rsidR="00E8081F">
        <w:t>Istim rješenjem u točki V određen je, prema točki II rješenja o potvrdi Izmijenjenog stečajnog plana, nadzor nad ispunjenjem stečajnog plana u trajanju od tri godine, nakon nastupanja pravnih</w:t>
      </w:r>
      <w:r w:rsidR="00DC4071">
        <w:t xml:space="preserve">  </w:t>
      </w:r>
      <w:r w:rsidR="00E8081F">
        <w:t xml:space="preserve"> posljedica</w:t>
      </w:r>
      <w:r w:rsidR="00DC4071">
        <w:t xml:space="preserve"> </w:t>
      </w:r>
      <w:r w:rsidR="00E8081F">
        <w:t xml:space="preserve"> zaključenja </w:t>
      </w:r>
      <w:r w:rsidR="00DC4071">
        <w:t xml:space="preserve"> </w:t>
      </w:r>
      <w:r w:rsidR="00E8081F">
        <w:t>stečajnog postupka</w:t>
      </w:r>
      <w:r w:rsidR="00183099">
        <w:t>.</w:t>
      </w:r>
      <w:r w:rsidR="00DC4071">
        <w:t xml:space="preserve">  </w:t>
      </w:r>
      <w:r w:rsidR="00183099">
        <w:t xml:space="preserve"> </w:t>
      </w:r>
      <w:r w:rsidR="00E8081F">
        <w:t xml:space="preserve"> </w:t>
      </w:r>
      <w:r w:rsidR="00183099">
        <w:t>Rješenje</w:t>
      </w:r>
      <w:r w:rsidR="00DC4071">
        <w:t xml:space="preserve">  </w:t>
      </w:r>
      <w:r w:rsidR="00183099">
        <w:t xml:space="preserve"> o </w:t>
      </w:r>
      <w:r w:rsidR="00DC4071">
        <w:t xml:space="preserve">  </w:t>
      </w:r>
      <w:r w:rsidR="00183099">
        <w:t>zaključenju</w:t>
      </w:r>
      <w:r w:rsidR="00DC4071">
        <w:t xml:space="preserve">  </w:t>
      </w:r>
      <w:r w:rsidR="00183099">
        <w:t xml:space="preserve"> stečajnog </w:t>
      </w:r>
    </w:p>
    <w:p w:rsidRDefault="00DC4071" w:rsidP="00DC4071" w:rsidR="00DC4071">
      <w:pPr>
        <w:jc w:val="both"/>
      </w:pPr>
    </w:p>
    <w:p w:rsidRDefault="00DC4071" w:rsidP="00DC4071" w:rsidR="00DC4071">
      <w:pPr>
        <w:jc w:val="center"/>
      </w:pPr>
      <w:r>
        <w:lastRenderedPageBreak/>
        <w:t>2</w:t>
      </w:r>
    </w:p>
    <w:p w:rsidRDefault="00DC4071" w:rsidP="00DC4071" w:rsidR="00DC4071">
      <w:pPr>
        <w:jc w:val="right"/>
      </w:pPr>
      <w:r>
        <w:t>Poslovni broj: 13 St-74/11-149</w:t>
      </w:r>
    </w:p>
    <w:p w:rsidRDefault="00DC4071" w:rsidP="00DC4071" w:rsidR="00DC4071">
      <w:pPr>
        <w:jc w:val="right"/>
      </w:pPr>
    </w:p>
    <w:p w:rsidRDefault="00DC4071" w:rsidP="00DC4071" w:rsidR="00DC4071">
      <w:pPr>
        <w:jc w:val="right"/>
      </w:pPr>
    </w:p>
    <w:p w:rsidRDefault="00DC4071" w:rsidP="00DC4071" w:rsidR="00DC4071">
      <w:pPr>
        <w:jc w:val="both"/>
      </w:pPr>
    </w:p>
    <w:p w:rsidRDefault="00183099" w:rsidP="00DC4071" w:rsidR="00BF645B">
      <w:pPr>
        <w:jc w:val="both"/>
      </w:pPr>
      <w:r>
        <w:t xml:space="preserve">postupka, koje je objavljeno </w:t>
      </w:r>
      <w:r w:rsidR="00BF645B">
        <w:t>20. travnja 2015., određeno je da pravni učinci zaključenja stečajnog postupka nastupaju osmog dana od objave na oglasnoj ploči suda.</w:t>
      </w:r>
    </w:p>
    <w:p w:rsidRDefault="00DB0582" w:rsidP="00DB0582" w:rsidR="00DB0582">
      <w:pPr>
        <w:ind w:firstLine="705"/>
        <w:jc w:val="both"/>
      </w:pPr>
    </w:p>
    <w:p w:rsidRDefault="00183099" w:rsidP="00DB0582" w:rsidR="00BF645B">
      <w:pPr>
        <w:ind w:firstLine="705"/>
        <w:jc w:val="both"/>
      </w:pPr>
      <w:r>
        <w:t>Buduć</w:t>
      </w:r>
      <w:r w:rsidR="00DB0582">
        <w:t>i je od zaključenja stečajnog postupka prošlo 3 godine a nije podnesen prijedlog za otvaranje novog stečajnog postupka nad d</w:t>
      </w:r>
      <w:r>
        <w:t>užnikom, valjalo je sukladno članku</w:t>
      </w:r>
      <w:r w:rsidR="00BF645B">
        <w:t xml:space="preserve"> 354. stav</w:t>
      </w:r>
      <w:r w:rsidR="00DB0582">
        <w:t xml:space="preserve"> </w:t>
      </w:r>
      <w:r w:rsidR="00A458EA">
        <w:t>1. točka 2.</w:t>
      </w:r>
      <w:r w:rsidR="00BF645B">
        <w:t xml:space="preserve"> u vezi s člankom 441. stav 2. Stečajnog zakona (Narodne novine 71/15</w:t>
      </w:r>
      <w:r w:rsidR="00A458EA">
        <w:t xml:space="preserve"> i 104/17</w:t>
      </w:r>
      <w:r w:rsidR="00BF645B">
        <w:t>) po službenoj dužnosti i na prijedlog stečajnog upravitelja donijeti rješenje kao u točki</w:t>
      </w:r>
      <w:r w:rsidR="00A458EA">
        <w:t xml:space="preserve"> 1. dispozitiva.</w:t>
      </w:r>
    </w:p>
    <w:p w:rsidRDefault="00DB0582" w:rsidP="00DB0582" w:rsidR="00DB0582">
      <w:pPr>
        <w:ind w:firstLine="705"/>
        <w:jc w:val="both"/>
      </w:pPr>
    </w:p>
    <w:p w:rsidRDefault="00DB0582" w:rsidP="00BF2D81" w:rsidR="00DB0582">
      <w:pPr>
        <w:ind w:firstLine="705"/>
        <w:jc w:val="both"/>
      </w:pPr>
      <w:r>
        <w:t>Ist</w:t>
      </w:r>
      <w:r w:rsidR="00A458EA">
        <w:t>ovremeno je valjalo u smislu članka 354. stav 2</w:t>
      </w:r>
      <w:r>
        <w:t>. Stečajnog zakona odrediti brisanje zabilježbe nadzora nad ispunjenjem  stečajnog plana u registru ovog suda</w:t>
      </w:r>
      <w:r w:rsidR="00A458EA">
        <w:t>.</w:t>
      </w: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2F0336" w:rsidP="00664270" w:rsidR="00664270">
      <w:pPr>
        <w:jc w:val="center"/>
      </w:pPr>
      <w:r>
        <w:t>U Osijeku</w:t>
      </w:r>
      <w:r w:rsidR="00BF2D81">
        <w:t xml:space="preserve"> 21. prosinac 2018.  </w:t>
      </w:r>
    </w:p>
    <w:p w:rsidRDefault="00BF2D81" w:rsidP="00664270" w:rsidR="00BF2D81">
      <w:pPr>
        <w:jc w:val="center"/>
      </w:pPr>
    </w:p>
    <w:p w:rsidRDefault="00664270" w:rsidP="00664270" w:rsidR="00664270">
      <w:pPr>
        <w:jc w:val="center"/>
      </w:pPr>
    </w:p>
    <w:p w:rsidRDefault="00664270" w:rsidP="00664270" w:rsidR="00664270">
      <w:r>
        <w:t>Zapisničar</w:t>
      </w:r>
    </w:p>
    <w:p w:rsidRDefault="00664270" w:rsidP="00664270" w:rsidR="00664270">
      <w:r>
        <w:t>Maja Kocijan</w:t>
      </w:r>
    </w:p>
    <w:p w:rsidRDefault="00F91E8B" w:rsidP="00664270" w:rsidR="00F91E8B"/>
    <w:p w:rsidRDefault="00664270" w:rsidP="00664270" w:rsidR="006642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64270" w:rsidP="00664270" w:rsidR="006642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664270" w:rsidP="00BF2D81" w:rsidR="00664270">
      <w:pPr>
        <w:jc w:val="both"/>
      </w:pPr>
    </w:p>
    <w:p w:rsidRDefault="00F91E8B" w:rsidP="00BF2D81" w:rsidR="00F91E8B">
      <w:pPr>
        <w:jc w:val="both"/>
      </w:pPr>
    </w:p>
    <w:p w:rsidRDefault="00BF2D81" w:rsidP="00BF2D81" w:rsidR="00BF2D81">
      <w:pPr>
        <w:jc w:val="both"/>
      </w:pPr>
      <w:r>
        <w:t xml:space="preserve">UPUTA O PRAVNOM LIJEKU: </w:t>
      </w:r>
    </w:p>
    <w:p w:rsidRDefault="00BF2D81" w:rsidP="00BF2D81" w:rsidR="00BF2D8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F2D81" w:rsidP="00BF2D81" w:rsidR="00BF2D81">
      <w:pPr>
        <w:jc w:val="both"/>
      </w:pPr>
    </w:p>
    <w:p w:rsidRDefault="00F91E8B" w:rsidP="00BF2D81" w:rsidR="00F91E8B">
      <w:pPr>
        <w:jc w:val="both"/>
      </w:pPr>
    </w:p>
    <w:p w:rsidRDefault="00664270" w:rsidP="00664270" w:rsidR="00664270">
      <w:pPr>
        <w:jc w:val="both"/>
      </w:pPr>
      <w:r>
        <w:t>DNA:</w:t>
      </w:r>
    </w:p>
    <w:p w:rsidRDefault="00664270" w:rsidP="00A458EA" w:rsidR="00A458EA">
      <w:pPr>
        <w:numPr>
          <w:ilvl w:val="0"/>
          <w:numId w:val="2"/>
        </w:numPr>
        <w:jc w:val="both"/>
      </w:pPr>
      <w:r>
        <w:t>Stečajni dužnik</w:t>
      </w:r>
      <w:r w:rsidR="00A458EA">
        <w:t xml:space="preserve"> </w:t>
      </w:r>
      <w:r w:rsidR="00DC4071">
        <w:t>JUMIĆ d.o.o.  Grabovac, Zagorska 104</w:t>
      </w:r>
    </w:p>
    <w:p w:rsidRDefault="00664270" w:rsidP="00664270" w:rsidR="00664270">
      <w:pPr>
        <w:numPr>
          <w:ilvl w:val="0"/>
          <w:numId w:val="2"/>
        </w:numPr>
        <w:jc w:val="both"/>
      </w:pPr>
      <w:r>
        <w:t>Stečajni upravitelj</w:t>
      </w:r>
      <w:r w:rsidR="00A458EA">
        <w:t xml:space="preserve"> Šimo Bošnjak</w:t>
      </w:r>
    </w:p>
    <w:p w:rsidRDefault="00A458EA" w:rsidP="00664270" w:rsidR="00664270">
      <w:pPr>
        <w:numPr>
          <w:ilvl w:val="0"/>
          <w:numId w:val="2"/>
        </w:numPr>
        <w:jc w:val="both"/>
      </w:pPr>
      <w:r>
        <w:t>Sudski r</w:t>
      </w:r>
      <w:r w:rsidR="00664270">
        <w:t>egistar-ovdje</w:t>
      </w:r>
    </w:p>
    <w:p w:rsidRDefault="00DC4071" w:rsidP="00DC4071" w:rsidR="00664270">
      <w:pPr>
        <w:numPr>
          <w:ilvl w:val="0"/>
          <w:numId w:val="2"/>
        </w:numPr>
        <w:jc w:val="both"/>
      </w:pPr>
      <w:r>
        <w:t>e-oglasna ploča</w:t>
      </w:r>
    </w:p>
    <w:p w:rsidRDefault="00DC4071" w:rsidP="00DC4071" w:rsidR="00DC4071">
      <w:pPr>
        <w:numPr>
          <w:ilvl w:val="0"/>
          <w:numId w:val="2"/>
        </w:numPr>
        <w:jc w:val="both"/>
      </w:pPr>
      <w:r>
        <w:t>kal. 21/1</w:t>
      </w: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ind w:left="705"/>
        <w:jc w:val="both"/>
      </w:pPr>
      <w:bookmarkStart w:name="_GoBack" w:id="0"/>
      <w:bookmarkEnd w:id="0"/>
    </w:p>
    <w:sectPr w:rsidR="006642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A4719"/>
    <w:multiLevelType w:val="hybridMultilevel"/>
    <w:tmpl w:val="3AD43B96"/>
    <w:lvl w:tplc="37FE8B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F1F5C24"/>
    <w:multiLevelType w:val="hybridMultilevel"/>
    <w:tmpl w:val="C8888834"/>
    <w:lvl w:tplc="E6C490C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1643741"/>
    <w:multiLevelType w:val="hybridMultilevel"/>
    <w:tmpl w:val="42F29F24"/>
    <w:lvl w:tplc="119C11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300"/>
    <w:rsid w:val="00012BB2"/>
    <w:rsid w:val="00014887"/>
    <w:rsid w:val="00016B25"/>
    <w:rsid w:val="00035864"/>
    <w:rsid w:val="00036441"/>
    <w:rsid w:val="00045B65"/>
    <w:rsid w:val="000477CD"/>
    <w:rsid w:val="00050860"/>
    <w:rsid w:val="000535EA"/>
    <w:rsid w:val="00064D86"/>
    <w:rsid w:val="00077C9D"/>
    <w:rsid w:val="00091B4B"/>
    <w:rsid w:val="000952E4"/>
    <w:rsid w:val="000B0EBD"/>
    <w:rsid w:val="000D0569"/>
    <w:rsid w:val="000D1D93"/>
    <w:rsid w:val="000E762A"/>
    <w:rsid w:val="000F61EA"/>
    <w:rsid w:val="00102060"/>
    <w:rsid w:val="00125C3A"/>
    <w:rsid w:val="001437B2"/>
    <w:rsid w:val="00173F18"/>
    <w:rsid w:val="00175FEE"/>
    <w:rsid w:val="00177EC7"/>
    <w:rsid w:val="00183099"/>
    <w:rsid w:val="001A4683"/>
    <w:rsid w:val="001B49A2"/>
    <w:rsid w:val="001B5F20"/>
    <w:rsid w:val="001C73F4"/>
    <w:rsid w:val="001C7F1E"/>
    <w:rsid w:val="001E07B5"/>
    <w:rsid w:val="001E375C"/>
    <w:rsid w:val="001E44A1"/>
    <w:rsid w:val="00204C74"/>
    <w:rsid w:val="002063E3"/>
    <w:rsid w:val="0025000D"/>
    <w:rsid w:val="00255758"/>
    <w:rsid w:val="002605DA"/>
    <w:rsid w:val="0026362E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0336"/>
    <w:rsid w:val="002F4AAF"/>
    <w:rsid w:val="002F66FE"/>
    <w:rsid w:val="003069C0"/>
    <w:rsid w:val="00320C64"/>
    <w:rsid w:val="00326DF4"/>
    <w:rsid w:val="003276D7"/>
    <w:rsid w:val="003337A6"/>
    <w:rsid w:val="00334297"/>
    <w:rsid w:val="00342079"/>
    <w:rsid w:val="0035269A"/>
    <w:rsid w:val="003612A7"/>
    <w:rsid w:val="00375C7E"/>
    <w:rsid w:val="00377B6C"/>
    <w:rsid w:val="003822DC"/>
    <w:rsid w:val="003832CA"/>
    <w:rsid w:val="003841E4"/>
    <w:rsid w:val="003879D1"/>
    <w:rsid w:val="003924AF"/>
    <w:rsid w:val="003A56C0"/>
    <w:rsid w:val="003A610E"/>
    <w:rsid w:val="003B1074"/>
    <w:rsid w:val="003B7CE2"/>
    <w:rsid w:val="003C01DF"/>
    <w:rsid w:val="003D02B1"/>
    <w:rsid w:val="003E3CB4"/>
    <w:rsid w:val="003E7C98"/>
    <w:rsid w:val="0041638D"/>
    <w:rsid w:val="00421D71"/>
    <w:rsid w:val="00423F56"/>
    <w:rsid w:val="004256CF"/>
    <w:rsid w:val="004324A6"/>
    <w:rsid w:val="004351D0"/>
    <w:rsid w:val="00436570"/>
    <w:rsid w:val="00447CD5"/>
    <w:rsid w:val="00461C62"/>
    <w:rsid w:val="004638F5"/>
    <w:rsid w:val="0046632E"/>
    <w:rsid w:val="00476EB4"/>
    <w:rsid w:val="00482F57"/>
    <w:rsid w:val="0048747B"/>
    <w:rsid w:val="004934F0"/>
    <w:rsid w:val="004A6F2C"/>
    <w:rsid w:val="004B490A"/>
    <w:rsid w:val="004C3969"/>
    <w:rsid w:val="004D5A26"/>
    <w:rsid w:val="004E1973"/>
    <w:rsid w:val="004E3082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90DAB"/>
    <w:rsid w:val="005931E7"/>
    <w:rsid w:val="005B1166"/>
    <w:rsid w:val="005B59B6"/>
    <w:rsid w:val="005C01B9"/>
    <w:rsid w:val="005D2A79"/>
    <w:rsid w:val="005D7EC1"/>
    <w:rsid w:val="005E0CFB"/>
    <w:rsid w:val="005E3576"/>
    <w:rsid w:val="00613D0A"/>
    <w:rsid w:val="006204E2"/>
    <w:rsid w:val="006207DD"/>
    <w:rsid w:val="00632865"/>
    <w:rsid w:val="00633654"/>
    <w:rsid w:val="006372FF"/>
    <w:rsid w:val="00644281"/>
    <w:rsid w:val="00652724"/>
    <w:rsid w:val="00664270"/>
    <w:rsid w:val="00666402"/>
    <w:rsid w:val="0069656A"/>
    <w:rsid w:val="006A6EBE"/>
    <w:rsid w:val="006A78B6"/>
    <w:rsid w:val="006B29B9"/>
    <w:rsid w:val="006B5168"/>
    <w:rsid w:val="006C36CE"/>
    <w:rsid w:val="006C4FDF"/>
    <w:rsid w:val="006D79A2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8009A"/>
    <w:rsid w:val="00796AED"/>
    <w:rsid w:val="007A4540"/>
    <w:rsid w:val="007A5699"/>
    <w:rsid w:val="007C73C4"/>
    <w:rsid w:val="007E7376"/>
    <w:rsid w:val="00817C66"/>
    <w:rsid w:val="008246BF"/>
    <w:rsid w:val="00860129"/>
    <w:rsid w:val="00875548"/>
    <w:rsid w:val="008A2050"/>
    <w:rsid w:val="008A224F"/>
    <w:rsid w:val="008A32E9"/>
    <w:rsid w:val="008A66B9"/>
    <w:rsid w:val="008C7029"/>
    <w:rsid w:val="00901EF5"/>
    <w:rsid w:val="00906CA5"/>
    <w:rsid w:val="00912CF5"/>
    <w:rsid w:val="00915DBD"/>
    <w:rsid w:val="00937840"/>
    <w:rsid w:val="009525D4"/>
    <w:rsid w:val="0096676C"/>
    <w:rsid w:val="00980E4D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405B5"/>
    <w:rsid w:val="00A458EA"/>
    <w:rsid w:val="00A46436"/>
    <w:rsid w:val="00A52FEA"/>
    <w:rsid w:val="00A57AB7"/>
    <w:rsid w:val="00A8702F"/>
    <w:rsid w:val="00AA6B6E"/>
    <w:rsid w:val="00AB7B53"/>
    <w:rsid w:val="00AD0FA2"/>
    <w:rsid w:val="00AE1830"/>
    <w:rsid w:val="00B102F9"/>
    <w:rsid w:val="00B24B41"/>
    <w:rsid w:val="00B24E86"/>
    <w:rsid w:val="00B323C2"/>
    <w:rsid w:val="00B50062"/>
    <w:rsid w:val="00B50D8A"/>
    <w:rsid w:val="00B64E78"/>
    <w:rsid w:val="00B67389"/>
    <w:rsid w:val="00B768F3"/>
    <w:rsid w:val="00B82540"/>
    <w:rsid w:val="00B95B20"/>
    <w:rsid w:val="00BB58EC"/>
    <w:rsid w:val="00BE33FF"/>
    <w:rsid w:val="00BF2D81"/>
    <w:rsid w:val="00BF645B"/>
    <w:rsid w:val="00C01522"/>
    <w:rsid w:val="00C11CE3"/>
    <w:rsid w:val="00C2016D"/>
    <w:rsid w:val="00C20BA0"/>
    <w:rsid w:val="00C231C7"/>
    <w:rsid w:val="00C55E76"/>
    <w:rsid w:val="00C613DB"/>
    <w:rsid w:val="00CA01EF"/>
    <w:rsid w:val="00CB1660"/>
    <w:rsid w:val="00CE0EE4"/>
    <w:rsid w:val="00CF3ECC"/>
    <w:rsid w:val="00CF63EE"/>
    <w:rsid w:val="00D212DB"/>
    <w:rsid w:val="00D23251"/>
    <w:rsid w:val="00D24D2F"/>
    <w:rsid w:val="00D71423"/>
    <w:rsid w:val="00D8515D"/>
    <w:rsid w:val="00D97782"/>
    <w:rsid w:val="00DA146A"/>
    <w:rsid w:val="00DA4636"/>
    <w:rsid w:val="00DB0582"/>
    <w:rsid w:val="00DC16F3"/>
    <w:rsid w:val="00DC4071"/>
    <w:rsid w:val="00DE356D"/>
    <w:rsid w:val="00DE5F69"/>
    <w:rsid w:val="00E14ED4"/>
    <w:rsid w:val="00E23AF8"/>
    <w:rsid w:val="00E60C19"/>
    <w:rsid w:val="00E64467"/>
    <w:rsid w:val="00E8081F"/>
    <w:rsid w:val="00E96356"/>
    <w:rsid w:val="00EA028A"/>
    <w:rsid w:val="00EC0019"/>
    <w:rsid w:val="00EC5CD3"/>
    <w:rsid w:val="00ED4C16"/>
    <w:rsid w:val="00EF0F9D"/>
    <w:rsid w:val="00F040DB"/>
    <w:rsid w:val="00F13005"/>
    <w:rsid w:val="00F46E60"/>
    <w:rsid w:val="00F6215D"/>
    <w:rsid w:val="00F72E07"/>
    <w:rsid w:val="00F734CA"/>
    <w:rsid w:val="00F73514"/>
    <w:rsid w:val="00F82537"/>
    <w:rsid w:val="00F83779"/>
    <w:rsid w:val="00F91E8B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4324A6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4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4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E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2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4324A6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4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4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E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2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St-74/2011-149</izvorni_sadrzaj>
    <derivirana_varijabla naziv="DomainObject.Oznaka_1">St-74/2011-149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2015.</izvorni_sadrzaj>
    <derivirana_varijabla naziv="DomainObject.Predmet.DatumRjesavanja_1">17.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St-74/2011</izvorni_sadrzaj>
    <derivirana_varijabla naziv="DomainObject.Predmet.OznakaBroj_1">St-74/2011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JUMIĆ d.o.o. za proizvodnju, prijevoz i trgovinu</izvorni_sadrzaj>
    <derivirana_varijabla naziv="DomainObject.Predmet.ProtustrankaFormated_1">  JUMIĆ d.o.o. za proizvodnju, prijevoz i trgovinu</derivirana_varijabla>
  </DomainObject.Predmet.ProtustrankaFormated>
  <DomainObject.Predmet.ProtustrankaFormatedOIB>
    <izvorni_sadrzaj>  JUMIĆ d.o.o. za proizvodnju, prijevoz i trgovinu, OIB 77033414262</izvorni_sadrzaj>
    <derivirana_varijabla naziv="DomainObject.Predmet.ProtustrankaFormatedOIB_1">  JUMIĆ d.o.o. za proizvodnju, prijevoz i trgovinu, OIB 77033414262</derivirana_varijabla>
  </DomainObject.Predmet.ProtustrankaFormatedOIB>
  <DomainObject.Predmet.ProtustrankaFormatedWithAdress>
    <izvorni_sadrzaj> JUMIĆ d.o.o. za proizvodnju, prijevoz i trgovinu, Zagorska 104, 31309 Grabovac</izvorni_sadrzaj>
    <derivirana_varijabla naziv="DomainObject.Predmet.ProtustrankaFormatedWithAdress_1"> JUMIĆ d.o.o. za proizvodnju, prijevoz i trgovinu, Zagorska 104, 31309 Grabovac</derivirana_varijabla>
  </DomainObject.Predmet.ProtustrankaFormatedWithAdress>
  <DomainObject.Predmet.ProtustrankaFormatedWithAdressOIB>
    <izvorni_sadrzaj> JUMIĆ d.o.o. za proizvodnju, prijevoz i trgovinu, OIB 77033414262, Zagorska 104, 31309 Grabovac</izvorni_sadrzaj>
    <derivirana_varijabla naziv="DomainObject.Predmet.ProtustrankaFormatedWithAdressOIB_1"> JUMIĆ d.o.o. za proizvodnju, prijevoz i trgovinu, OIB 77033414262, Zagorska 104, 31309 Grabovac</derivirana_varijabla>
  </DomainObject.Predmet.ProtustrankaFormatedWithAdressOIB>
  <DomainObject.Predmet.ProtustrankaWithAdress>
    <izvorni_sadrzaj>JUMIĆ d.o.o. za proizvodnju, prijevoz i trgovinu Zagorska 104, 31309 Grabovac</izvorni_sadrzaj>
    <derivirana_varijabla naziv="DomainObject.Predmet.ProtustrankaWithAdress_1">JUMIĆ d.o.o. za proizvodnju, prijevoz i trgovinu Zagorska 104, 31309 Grabovac</derivirana_varijabla>
  </DomainObject.Predmet.ProtustrankaWithAdress>
  <DomainObject.Predmet.ProtustrankaWithAdressOIB>
    <izvorni_sadrzaj>JUMIĆ d.o.o. za proizvodnju, prijevoz i trgovinu, OIB 77033414262, Zagorska 104, 31309 Grabovac</izvorni_sadrzaj>
    <derivirana_varijabla naziv="DomainObject.Predmet.ProtustrankaWithAdressOIB_1">JUMIĆ d.o.o. za proizvodnju, prijevoz i trgovinu, OIB 77033414262, Zagorska 104, 31309 Grabovac</derivirana_varijabla>
  </DomainObject.Predmet.ProtustrankaWithAdressOIB>
  <DomainObject.Predmet.ProtustrankaNazivFormated>
    <izvorni_sadrzaj>JUMIĆ d.o.o. za proizvodnju, prijevoz i trgovinu</izvorni_sadrzaj>
    <derivirana_varijabla naziv="DomainObject.Predmet.ProtustrankaNazivFormated_1">JUMIĆ d.o.o. za proizvodnju, prijevoz i trgovinu</derivirana_varijabla>
  </DomainObject.Predmet.ProtustrankaNazivFormated>
  <DomainObject.Predmet.ProtustrankaNazivFormatedOIB>
    <izvorni_sadrzaj>JUMIĆ d.o.o. za proizvodnju, prijevoz i trgovinu, OIB 77033414262</izvorni_sadrzaj>
    <derivirana_varijabla naziv="DomainObject.Predmet.ProtustrankaNazivFormatedOIB_1">JUMIĆ d.o.o. za proizvodnju, prijevoz i trgovinu, OIB 77033414262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Jumić</izvorni_sadrzaj>
    <derivirana_varijabla naziv="DomainObject.Predmet.StrankaFormated_1">  Ljubica Jumić</derivirana_varijabla>
  </DomainObject.Predmet.StrankaFormated>
  <DomainObject.Predmet.StrankaFormatedOIB>
    <izvorni_sadrzaj>  Ljubica Jumić, OIB 95566900011</izvorni_sadrzaj>
    <derivirana_varijabla naziv="DomainObject.Predmet.StrankaFormatedOIB_1">  Ljubica Jumić, OIB 95566900011</derivirana_varijabla>
  </DomainObject.Predmet.StrankaFormatedOIB>
  <DomainObject.Predmet.StrankaFormatedWithAdress>
    <izvorni_sadrzaj> Ljubica Jumić, Zagorska 104, 31309 Grabovac</izvorni_sadrzaj>
    <derivirana_varijabla naziv="DomainObject.Predmet.StrankaFormatedWithAdress_1"> Ljubica Jumić, Zagorska 104, 31309 Grabovac</derivirana_varijabla>
  </DomainObject.Predmet.StrankaFormatedWithAdress>
  <DomainObject.Predmet.StrankaFormatedWithAdressOIB>
    <izvorni_sadrzaj> Ljubica Jumić, OIB 95566900011, Zagorska 104, 31309 Grabovac</izvorni_sadrzaj>
    <derivirana_varijabla naziv="DomainObject.Predmet.StrankaFormatedWithAdressOIB_1"> Ljubica Jumić, OIB 95566900011, Zagorska 104, 31309 Grabovac</derivirana_varijabla>
  </DomainObject.Predmet.StrankaFormatedWithAdressOIB>
  <DomainObject.Predmet.StrankaWithAdress>
    <izvorni_sadrzaj>Ljubica Jumić Zagorska 104,31309 Grabovac</izvorni_sadrzaj>
    <derivirana_varijabla naziv="DomainObject.Predmet.StrankaWithAdress_1">Ljubica Jumić Zagorska 104,31309 Grabovac</derivirana_varijabla>
  </DomainObject.Predmet.StrankaWithAdress>
  <DomainObject.Predmet.StrankaWithAdressOIB>
    <izvorni_sadrzaj>Ljubica Jumić, OIB 95566900011, Zagorska 104,31309 Grabovac</izvorni_sadrzaj>
    <derivirana_varijabla naziv="DomainObject.Predmet.StrankaWithAdressOIB_1">Ljubica Jumić, OIB 95566900011, Zagorska 104,31309 Grabovac</derivirana_varijabla>
  </DomainObject.Predmet.StrankaWithAdressOIB>
  <DomainObject.Predmet.StrankaNazivFormated>
    <izvorni_sadrzaj>Ljubica Jumić</izvorni_sadrzaj>
    <derivirana_varijabla naziv="DomainObject.Predmet.StrankaNazivFormated_1">Ljubica Jumić</derivirana_varijabla>
  </DomainObject.Predmet.StrankaNazivFormated>
  <DomainObject.Predmet.StrankaNazivFormatedOIB>
    <izvorni_sadrzaj>Ljubica Jumić, OIB 95566900011</izvorni_sadrzaj>
    <derivirana_varijabla naziv="DomainObject.Predmet.StrankaNazivFormatedOIB_1">Ljubica Jumić, OIB 95566900011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Ljubica Jumić</item>
    </izvorni_sadrzaj>
    <derivirana_varijabla naziv="DomainObject.Predmet.StrankaListFormated_1">
      <item>Ljubica Jumić</item>
    </derivirana_varijabla>
  </DomainObject.Predmet.StrankaListFormated>
  <DomainObject.Predmet.StrankaListFormatedOIB>
    <izvorni_sadrzaj>
      <item>Ljubica Jumić, OIB 95566900011</item>
    </izvorni_sadrzaj>
    <derivirana_varijabla naziv="DomainObject.Predmet.StrankaListFormatedOIB_1">
      <item>Ljubica Jumić, OIB 95566900011</item>
    </derivirana_varijabla>
  </DomainObject.Predmet.StrankaListFormatedOIB>
  <DomainObject.Predmet.StrankaListFormatedWithAdress>
    <izvorni_sadrzaj>
      <item>Ljubica Jumić, Zagorska 104, 31309 Grabovac</item>
    </izvorni_sadrzaj>
    <derivirana_varijabla naziv="DomainObject.Predmet.StrankaListFormatedWithAdress_1">
      <item>Ljubica Jumić, Zagorska 104, 31309 Grabovac</item>
    </derivirana_varijabla>
  </DomainObject.Predmet.StrankaListFormatedWithAdress>
  <DomainObject.Predmet.StrankaListFormatedWithAdressOIB>
    <izvorni_sadrzaj>
      <item>Ljubica Jumić, OIB 95566900011, Zagorska 104, 31309 Grabovac</item>
    </izvorni_sadrzaj>
    <derivirana_varijabla naziv="DomainObject.Predmet.StrankaListFormatedWithAdressOIB_1">
      <item>Ljubica Jumić, OIB 95566900011, Zagorska 104, 31309 Grabovac</item>
    </derivirana_varijabla>
  </DomainObject.Predmet.StrankaListFormatedWithAdressOIB>
  <DomainObject.Predmet.StrankaListNazivFormated>
    <izvorni_sadrzaj>
      <item>Ljubica Jumić</item>
    </izvorni_sadrzaj>
    <derivirana_varijabla naziv="DomainObject.Predmet.StrankaListNazivFormated_1">
      <item>Ljubica Jumić</item>
    </derivirana_varijabla>
  </DomainObject.Predmet.StrankaListNazivFormated>
  <DomainObject.Predmet.StrankaListNazivFormatedOIB>
    <izvorni_sadrzaj>
      <item>Ljubica Jumić, OIB 95566900011</item>
    </izvorni_sadrzaj>
    <derivirana_varijabla naziv="DomainObject.Predmet.StrankaListNazivFormatedOIB_1">
      <item>Ljubica Jumić, OIB 95566900011</item>
    </derivirana_varijabla>
  </DomainObject.Predmet.StrankaListNazivFormatedOIB>
  <DomainObject.Predmet.ProtuStrankaListFormated>
    <izvorni_sadrzaj>
      <item>JUMIĆ d.o.o. za proizvodnju, prijevoz i trgovinu</item>
    </izvorni_sadrzaj>
    <derivirana_varijabla naziv="DomainObject.Predmet.ProtuStrankaListFormated_1">
      <item>JUMIĆ d.o.o. za proizvodnju, prijevoz i trgovinu</item>
    </derivirana_varijabla>
  </DomainObject.Predmet.ProtuStrankaListFormated>
  <DomainObject.Predmet.ProtuStrankaListFormatedOIB>
    <izvorni_sadrzaj>
      <item>JUMIĆ d.o.o. za proizvodnju, prijevoz i trgovinu, OIB 77033414262</item>
    </izvorni_sadrzaj>
    <derivirana_varijabla naziv="DomainObject.Predmet.ProtuStrankaListFormatedOIB_1">
      <item>JUMIĆ d.o.o. za proizvodnju, prijevoz i trgovinu, OIB 77033414262</item>
    </derivirana_varijabla>
  </DomainObject.Predmet.ProtuStrankaListFormatedOIB>
  <DomainObject.Predmet.ProtuStrankaListFormatedWithAdress>
    <izvorni_sadrzaj>
      <item>JUMIĆ d.o.o. za proizvodnju, prijevoz i trgovinu, Zagorska 104, 31309 Grabovac</item>
    </izvorni_sadrzaj>
    <derivirana_varijabla naziv="DomainObject.Predmet.ProtuStrankaListFormatedWithAdress_1">
      <item>JUMIĆ d.o.o. za proizvodnju, prijevoz i trgovinu, Zagorska 104, 31309 Grabovac</item>
    </derivirana_varijabla>
  </DomainObject.Predmet.ProtuStrankaListFormatedWithAdress>
  <DomainObject.Predmet.ProtuStrankaListFormatedWithAdressOIB>
    <izvorni_sadrzaj>
      <item>JUMIĆ d.o.o. za proizvodnju, prijevoz i trgovinu, OIB 77033414262, Zagorska 104, 31309 Grabovac</item>
    </izvorni_sadrzaj>
    <derivirana_varijabla naziv="DomainObject.Predmet.ProtuStrankaListFormatedWithAdressOIB_1">
      <item>JUMIĆ d.o.o. za proizvodnju, prijevoz i trgovinu, OIB 77033414262, Zagorska 104, 31309 Grabovac</item>
    </derivirana_varijabla>
  </DomainObject.Predmet.ProtuStrankaListFormatedWithAdressOIB>
  <DomainObject.Predmet.ProtuStrankaListNazivFormated>
    <izvorni_sadrzaj>
      <item>JUMIĆ d.o.o. za proizvodnju, prijevoz i trgovinu</item>
    </izvorni_sadrzaj>
    <derivirana_varijabla naziv="DomainObject.Predmet.ProtuStrankaListNazivFormated_1">
      <item>JUMIĆ d.o.o. za proizvodnju, prijevoz i trgovinu</item>
    </derivirana_varijabla>
  </DomainObject.Predmet.ProtuStrankaListNazivFormated>
  <DomainObject.Predmet.ProtuStrankaListNazivFormatedOIB>
    <izvorni_sadrzaj>
      <item>JUMIĆ d.o.o. za proizvodnju, prijevoz i trgovinu, OIB 77033414262</item>
    </izvorni_sadrzaj>
    <derivirana_varijabla naziv="DomainObject.Predmet.ProtuStrankaListNazivFormatedOIB_1">
      <item>JUMIĆ d.o.o. za proizvodnju, prijevoz i trgovinu, OIB 77033414262</item>
    </derivirana_varijabla>
  </DomainObject.Predmet.ProtuStrankaListNazivFormatedOIB>
  <DomainObject.Predmet.OstaliListFormated>
    <izvorni_sadrzaj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izvorni_sadrzaj>
    <derivirana_varijabla naziv="DomainObject.Predmet.OstaliListFormated_1"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derivirana_varijabla>
  </DomainObject.Predmet.OstaliListFormated>
  <DomainObject.Predmet.OstaliListFormatedOIB>
    <izvorni_sadrzaj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izvorni_sadrzaj>
    <derivirana_varijabla naziv="DomainObject.Predmet.OstaliListFormatedOIB_1"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derivirana_varijabla>
  </DomainObject.Predmet.OstaliListFormatedOIB>
  <DomainObject.Predmet.OstaliListFormatedWithAdress>
    <izvorni_sadrzaj>
      <item>Oglasna ploča - ovdje</item>
      <item>Šimo Bošnjak, Vukovarska Cesta 56, 31000 Osijek</item>
      <item>Registar TSO - ovdje</item>
      <item>NARODNE NOVINE, dioničko društvo za izdavanje i tiskanje Službenog lista Republike Hrvatske, službenih i drugih obrazaca te za trgovanje školskim i uredskim priborom i opremom, Savski Gaj XIII. put 6 , 10000 Zagreb</item>
      <item>ČIP d.o.o. za građevinarstvo i usluge, Frankopanska 196, 31000 Osijek</item>
      <item>PRIVREDNA BANKA ZAGREB - DIONIČKO DRUŠTVO, Radnička cesta 50, 10000 Zagreb</item>
      <item>PRAKSA d.o.o. za trgovinu i usluge, Sv.Josipa Radnika 6A, 31000 Osijek</item>
      <item>GOSPODARSTVO JUMIĆ d.o.o. za proizvodnju, trgovinu, prijevoz i usluge, Zagorska 104 , 31309 Grabovac</item>
      <item>računovodstvo - ovdje</item>
    </izvorni_sadrzaj>
    <derivirana_varijabla naziv="DomainObject.Predmet.OstaliListFormatedWithAdress_1">
      <item>Oglasna ploča - ovdje</item>
      <item>Šimo Bošnjak, Vukovarska Cesta 56, 31000 Osijek</item>
      <item>Registar TSO - ovdje</item>
      <item>NARODNE NOVINE, dioničko društvo za izdavanje i tiskanje Službenog lista Republike Hrvatske, službenih i drugih obrazaca te za trgovanje školskim i uredskim priborom i opremom, Savski Gaj XIII. put 6 , 10000 Zagreb</item>
      <item>ČIP d.o.o. za građevinarstvo i usluge, Frankopanska 196, 31000 Osijek</item>
      <item>PRIVREDNA BANKA ZAGREB - DIONIČKO DRUŠTVO, Radnička cesta 50, 10000 Zagreb</item>
      <item>PRAKSA d.o.o. za trgovinu i usluge, Sv.Josipa Radnika 6A, 31000 Osijek</item>
      <item>GOSPODARSTVO JUMIĆ d.o.o. za proizvodnju, trgovinu, prijevoz i usluge, Zagorska 104 , 31309 Grabovac</item>
      <item>računovodstvo - ovdje</item>
    </derivirana_varijabla>
  </DomainObject.Predmet.OstaliListFormatedWithAdress>
  <DomainObject.Predmet.OstaliListFormatedWithAdressOIB>
    <izvorni_sadrzaj>
      <item>Oglasna ploča - ovdje</item>
      <item>Šimo Bošnjak, OIB 38523531471, Vukovarska Cesta 56, 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 10000 Zagreb</item>
      <item>ČIP d.o.o. za građevinarstvo i usluge, OIB 05088187000, Frankopanska 196, 31000 Osijek</item>
      <item>PRIVREDNA BANKA ZAGREB - DIONIČKO DRUŠTVO, OIB 02535697732, Radnička cesta 50, 10000 Zagreb</item>
      <item>PRAKSA d.o.o. za trgovinu i usluge, OIB 33594182203, Sv.Josipa Radnika 6A, 31000 Osijek</item>
      <item>GOSPODARSTVO JUMIĆ d.o.o. za proizvodnju, trgovinu, prijevoz i usluge, OIB 88315753487, Zagorska 104 , 31309 Grabovac</item>
      <item>računovodstvo - ovdje</item>
    </izvorni_sadrzaj>
    <derivirana_varijabla naziv="DomainObject.Predmet.OstaliListFormatedWithAdressOIB_1">
      <item>Oglasna ploča - ovdje</item>
      <item>Šimo Bošnjak, OIB 38523531471, Vukovarska Cesta 56, 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 10000 Zagreb</item>
      <item>ČIP d.o.o. za građevinarstvo i usluge, OIB 05088187000, Frankopanska 196, 31000 Osijek</item>
      <item>PRIVREDNA BANKA ZAGREB - DIONIČKO DRUŠTVO, OIB 02535697732, Radnička cesta 50, 10000 Zagreb</item>
      <item>PRAKSA d.o.o. za trgovinu i usluge, OIB 33594182203, Sv.Josipa Radnika 6A, 31000 Osijek</item>
      <item>GOSPODARSTVO JUMIĆ d.o.o. za proizvodnju, trgovinu, prijevoz i usluge, OIB 88315753487, Zagorska 104 , 31309 Grabovac</item>
      <item>računovodstvo - ovdje</item>
    </derivirana_varijabla>
  </DomainObject.Predmet.OstaliListFormatedWithAdressOIB>
  <DomainObject.Predmet.OstaliListNazivFormated>
    <izvorni_sadrzaj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izvorni_sadrzaj>
    <derivirana_varijabla naziv="DomainObject.Predmet.OstaliListNazivFormated_1"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derivirana_varijabla>
  </DomainObject.Predmet.OstaliListNazivFormated>
  <DomainObject.Predmet.OstaliListNazivFormatedOIB>
    <izvorni_sadrzaj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izvorni_sadrzaj>
    <derivirana_varijabla naziv="DomainObject.Predmet.OstaliListNazivFormatedOIB_1"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St-74/2011-149</izvorni_sadrzaj>
    <derivirana_varijabla naziv="DomainObject.PoslovniBrojDokumenta_1">St-74/2011-149</derivirana_varijabla>
  </DomainObject.PoslovniBrojDokumenta>
  <DomainObject.Predmet.StrankaIDrugi>
    <izvorni_sadrzaj>Ljubica Jumić</izvorni_sadrzaj>
    <derivirana_varijabla naziv="DomainObject.Predmet.StrankaIDrugi_1">Ljubica Jumić</derivirana_varijabla>
  </DomainObject.Predmet.StrankaIDrugi>
  <DomainObject.Predmet.ProtustrankaIDrugi>
    <izvorni_sadrzaj>JUMIĆ d.o.o. za proizvodnju, prijevoz i trgovinu</izvorni_sadrzaj>
    <derivirana_varijabla naziv="DomainObject.Predmet.ProtustrankaIDrugi_1">JUMIĆ d.o.o. za proizvodnju, prijevoz i trgovinu</derivirana_varijabla>
  </DomainObject.Predmet.ProtustrankaIDrugi>
  <DomainObject.Predmet.StrankaIDrugiAdressOIB>
    <izvorni_sadrzaj>Ljubica Jumić, OIB 95566900011, Zagorska 104, 31309 Grabovac</izvorni_sadrzaj>
    <derivirana_varijabla naziv="DomainObject.Predmet.StrankaIDrugiAdressOIB_1">Ljubica Jumić, OIB 95566900011, Zagorska 104, 31309 Grabovac</derivirana_varijabla>
  </DomainObject.Predmet.StrankaIDrugiAdressOIB>
  <DomainObject.Predmet.ProtustrankaIDrugiAdressOIB>
    <izvorni_sadrzaj>JUMIĆ d.o.o. za proizvodnju, prijevoz i trgovinu, OIB 77033414262, Zagorska 104, 31309 Grabovac</izvorni_sadrzaj>
    <derivirana_varijabla naziv="DomainObject.Predmet.ProtustrankaIDrugiAdressOIB_1">JUMIĆ d.o.o. za proizvodnju, prijevoz i trgovinu, OIB 77033414262, Zagorska 104,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2015.</izvorni_sadrzaj>
    <derivirana_varijabla naziv="DomainObject.Predmet.OdlukaRjesenje.DatumDonosenjaOdluke_1">17. travnja 2015.</derivirana_varijabla>
  </DomainObject.Predmet.OdlukaRjesenje.DatumDonosenjaOdluke>
  <DomainObject.Predmet.OdlukaRjesenje.DatumPravomocnosti>
    <izvorni_sadrzaj>12. svibnja 2015.</izvorni_sadrzaj>
    <derivirana_varijabla naziv="DomainObject.Predmet.OdlukaRjesenje.DatumPravomocnosti_1">12. svibnja 2015.</derivirana_varijabla>
  </DomainObject.Predmet.OdlukaRjesenje.DatumPravomocnosti>
  <DomainObject.Predmet.OdlukaRjesenje.Oznaka>
    <izvorni_sadrzaj>St-74/2011-136</izvorni_sadrzaj>
    <derivirana_varijabla naziv="DomainObject.Predmet.OdlukaRjesenje.Oznaka_1">St-74/2011-136</derivirana_varijabla>
  </DomainObject.Predmet.OdlukaRjesenje.Oznaka>
  <DomainObject.Predmet.SudioniciListNaziv>
    <izvorni_sadrzaj>
      <item>JUMIĆ d.o.o. za proizvodnju, prijevoz i trgovinu</item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  <item>Ljubica Jumić</item>
    </izvorni_sadrzaj>
    <derivirana_varijabla naziv="DomainObject.Predmet.SudioniciListNaziv_1">
      <item>JUMIĆ d.o.o. za proizvodnju, prijevoz i trgovinu</item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  <item>Ljubica Jumić</item>
    </derivirana_varijabla>
  </DomainObject.Predmet.SudioniciListNaziv>
  <DomainObject.Predmet.SudioniciListAdressOIB>
    <izvorni_sadrzaj>
      <item>JUMIĆ d.o.o. za proizvodnju, prijevoz i trgovinu, OIB 77033414262, Zagorska 104,31309 Grabovac</item>
      <item>Oglasna ploča - ovdje</item>
      <item>Šimo Bošnjak, OIB 38523531471, Vukovarska Cesta 56,31000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,10000 Zagreb</item>
      <item>ČIP d.o.o. za građevinarstvo i usluge, OIB 05088187000, Frankopanska 196,31000 Osijek</item>
      <item>PRIVREDNA BANKA ZAGREB - DIONIČKO DRUŠTVO, OIB 02535697732, Radnička cesta 50,10000 Zagreb</item>
      <item>PRAKSA d.o.o. za trgovinu i usluge, OIB 33594182203, Sv.Josipa Radnika 6A,31000 Osijek</item>
      <item>GOSPODARSTVO JUMIĆ d.o.o. za proizvodnju, trgovinu, prijevoz i usluge, OIB 88315753487, Zagorska 104 ,31309 Grabovac</item>
      <item>računovodstvo - ovdje</item>
      <item>Ljubica Jumić, OIB 95566900011, Zagorska 104,31309 Grabovac</item>
    </izvorni_sadrzaj>
    <derivirana_varijabla naziv="DomainObject.Predmet.SudioniciListAdressOIB_1">
      <item>JUMIĆ d.o.o. za proizvodnju, prijevoz i trgovinu, OIB 77033414262, Zagorska 104,31309 Grabovac</item>
      <item>Oglasna ploča - ovdje</item>
      <item>Šimo Bošnjak, OIB 38523531471, Vukovarska Cesta 56,31000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,10000 Zagreb</item>
      <item>ČIP d.o.o. za građevinarstvo i usluge, OIB 05088187000, Frankopanska 196,31000 Osijek</item>
      <item>PRIVREDNA BANKA ZAGREB - DIONIČKO DRUŠTVO, OIB 02535697732, Radnička cesta 50,10000 Zagreb</item>
      <item>PRAKSA d.o.o. za trgovinu i usluge, OIB 33594182203, Sv.Josipa Radnika 6A,31000 Osijek</item>
      <item>GOSPODARSTVO JUMIĆ d.o.o. za proizvodnju, trgovinu, prijevoz i usluge, OIB 88315753487, Zagorska 104 ,31309 Grabovac</item>
      <item>računovodstvo - ovdje</item>
      <item>Ljubica Jumić, OIB 95566900011, Zagorska 104,31309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77033414262</item>
      <item>, OIB null</item>
      <item>, OIB 38523531471</item>
      <item>, OIB null</item>
      <item>, OIB 64546066176</item>
      <item>, OIB 05088187000</item>
      <item>, OIB 02535697732</item>
      <item>, OIB 33594182203</item>
      <item>, OIB 88315753487</item>
      <item>, OIB null</item>
      <item>, OIB 95566900011</item>
    </izvorni_sadrzaj>
    <derivirana_varijabla naziv="DomainObject.Predmet.SudioniciListNazivOIB_1">
      <item>, OIB 77033414262</item>
      <item>, OIB null</item>
      <item>, OIB 38523531471</item>
      <item>, OIB null</item>
      <item>, OIB 64546066176</item>
      <item>, OIB 05088187000</item>
      <item>, OIB 02535697732</item>
      <item>, OIB 33594182203</item>
      <item>, OIB 88315753487</item>
      <item>, OIB null</item>
      <item>, OIB 95566900011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2014.</izvorni_sadrzaj>
    <derivirana_varijabla naziv="DomainObject.Predmet.DatumZadnjeOdrzaneSudskeRadnje_1">16. lipnja 2014.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St-74/2011-149</izvorni_sadrzaj>
    <derivirana_varijabla naziv="DomainObject.PredzadnjaOdlukaIzPredmeta.Oznaka_1">St-74/2011-149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2557</properties:Characters>
  <properties:Lines>89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XIII-ST-110/00-61</vt:lpstr>
      <vt:lpstr>XIII-ST-110/00-61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2018-12-21T08:27:00Z</dcterms:created>
  <dc:creator>Korisnik</dc:creator>
  <cp:lastModifiedBy>Maja Kocijan</cp:lastModifiedBy>
  <cp:lastPrinted>2018-12-21T08:44:00Z</cp:lastPrinted>
  <dcterms:modified xmlns:xsi="http://www.w3.org/2001/XMLSchema-instance" xsi:type="dcterms:W3CDTF">2018-12-21T09:02:00Z</dcterms:modified>
  <cp:revision>5</cp:revision>
  <dc:title>XIII-ST-110/00-61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St-74/2011-149 / Odluka - Rješenje o ukidanju nadzora (Rješenje-_ukida_se_nadzor.docx)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