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f07c" w14:paraId="24ff07c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4E1BDB">
        <w:rPr>
          <w:lang w:val="hr-HR"/>
        </w:rPr>
        <w:t>1098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4E1BDB">
        <w:t xml:space="preserve"> OBITELJSKA ZADRUGA MRCULIN za prijevoz, trgovinu i usluge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4E1BDB">
        <w:t>79443058707</w:t>
      </w:r>
      <w:r w:rsidR="00D07ECC">
        <w:t xml:space="preserve"> s</w:t>
      </w:r>
      <w:r w:rsidR="00B71B33">
        <w:t>a sjedišt</w:t>
      </w:r>
      <w:r w:rsidR="003A55C9">
        <w:t>em u</w:t>
      </w:r>
      <w:r w:rsidR="004E1BDB">
        <w:t xml:space="preserve"> Lukin Mekiš 6</w:t>
      </w:r>
      <w:r w:rsidR="00247894">
        <w:t xml:space="preserve">, </w:t>
      </w:r>
      <w:r w:rsidR="004E1BDB">
        <w:t>48356 Ferdinandovac</w:t>
      </w:r>
      <w:r w:rsidR="00247894">
        <w:t>,</w:t>
      </w:r>
      <w:r w:rsidR="00B71B33">
        <w:t xml:space="preserve"> dana 17.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3A55C9" w:rsidRPr="003A55C9">
        <w:t xml:space="preserve"> </w:t>
      </w:r>
      <w:r w:rsidR="004E1BDB">
        <w:t>OBITELJSKA ZADRUGA MRCULIN za prijevoz, trgovinu i usluge, OIB: 79443058707 sa sjedištem u Lukin Mekiš 6, 48356 Ferdinandovac</w:t>
      </w:r>
      <w:r w:rsidR="00552216">
        <w:t>,</w:t>
      </w:r>
      <w:r w:rsidR="002E00D7">
        <w:t xml:space="preserve"> </w:t>
      </w:r>
      <w:r w:rsidR="00B82432">
        <w:t>iznosi</w:t>
      </w:r>
      <w:r w:rsidR="004E1BDB">
        <w:t xml:space="preserve"> 29.005,60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II/ Poziva se upravitelj</w:t>
      </w:r>
      <w:r w:rsidR="002E00D7">
        <w:t xml:space="preserve"> dužnika</w:t>
      </w:r>
      <w:r w:rsidR="004E1BDB">
        <w:t xml:space="preserve"> Ivan Mrculin</w:t>
      </w:r>
      <w:r w:rsidR="00247894">
        <w:t>,</w:t>
      </w:r>
      <w:r w:rsidR="004E1BDB">
        <w:t xml:space="preserve"> iz Ferdinandovca, Lukin Mekiš 6 </w:t>
      </w:r>
      <w:r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FC6F90" w:rsidP="008C6ED6" w:rsidR="0020506B">
      <w:pPr>
        <w:jc w:val="both"/>
      </w:pPr>
      <w:r>
        <w:tab/>
        <w:t>III/ Upozorava se upravitelj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4E1BDB">
        <w:rPr>
          <w:lang w:val="hr-HR"/>
        </w:rPr>
        <w:t>Dana 16</w:t>
      </w:r>
      <w:r w:rsidR="00E05A30">
        <w:rPr>
          <w:lang w:val="hr-HR"/>
        </w:rPr>
        <w:t>. prosinca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3A55C9" w:rsidRPr="003A55C9">
        <w:t xml:space="preserve"> </w:t>
      </w:r>
      <w:r w:rsidR="004E1BDB">
        <w:t>OBITELJSKA ZADRUGA MRCULIN za prijevoz, trgovinu i usluge, OIB: 79443058707 sa sjedištem u Lukin Mekiš 6, 48356 Ferdinandovac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4E1BDB">
        <w:t xml:space="preserve"> 29.005,60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71B33">
        <w:rPr>
          <w:lang w:val="hr-HR"/>
        </w:rPr>
        <w:t>17</w:t>
      </w:r>
      <w:r w:rsidR="002E00D7">
        <w:rPr>
          <w:lang w:val="hr-HR"/>
        </w:rPr>
        <w:t>.</w:t>
      </w:r>
      <w:r w:rsidR="00B71B3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D793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641F" w:rsidP="007F64E0" w:rsidR="00D8641F">
      <w:r>
        <w:separator/>
      </w:r>
    </w:p>
  </w:endnote>
  <w:endnote w:id="0" w:type="continuationSeparator">
    <w:p w:rsidRDefault="00D8641F" w:rsidP="007F64E0" w:rsidR="00D86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641F" w:rsidP="007F64E0" w:rsidR="00D8641F">
      <w:r>
        <w:separator/>
      </w:r>
    </w:p>
  </w:footnote>
  <w:footnote w:id="0" w:type="continuationSeparator">
    <w:p w:rsidRDefault="00D8641F" w:rsidP="007F64E0" w:rsidR="00D86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4E1BDB">
      <w:rPr>
        <w:lang w:val="hr-HR"/>
      </w:rPr>
      <w:t>1098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7933" w:rsidRPr="003D793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D7933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6D5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St-1098/2015-4</izvorni_sadrzaj>
    <derivirana_varijabla naziv="DomainObject.Oznaka_1">St-1098/2015-4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St-1098/2015</izvorni_sadrzaj>
    <derivirana_varijabla naziv="DomainObject.Predmet.OznakaBroj_1">St-1098/2015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MRCULIN za prijevoz, trgovinu i usluge</izvorni_sadrzaj>
    <derivirana_varijabla naziv="DomainObject.Predmet.ProtustrankaFormated_1">  OBITELJSKA ZADRUGA MRCULIN za prijevoz, trgovinu i usluge</derivirana_varijabla>
  </DomainObject.Predmet.ProtustrankaFormated>
  <DomainObject.Predmet.ProtustrankaFormatedOIB>
    <izvorni_sadrzaj>  OBITELJSKA ZADRUGA MRCULIN za prijevoz, trgovinu i usluge, OIB 79443058707</izvorni_sadrzaj>
    <derivirana_varijabla naziv="DomainObject.Predmet.ProtustrankaFormatedOIB_1">  OBITELJSKA ZADRUGA MRCULIN za prijevoz, trgovinu i usluge, OIB 79443058707</derivirana_varijabla>
  </DomainObject.Predmet.ProtustrankaFormatedOIB>
  <DomainObject.Predmet.ProtustrankaFormatedWithAdress>
    <izvorni_sadrzaj> OBITELJSKA ZADRUGA MRCULIN za prijevoz, trgovinu i usluge, Lukin Mekiš 6, 48350 Ferdinandovac</izvorni_sadrzaj>
    <derivirana_varijabla naziv="DomainObject.Predmet.ProtustrankaFormatedWithAdress_1"> OBITELJSKA ZADRUGA MRCULIN za prijevoz, trgovinu i usluge, Lukin Mekiš 6, 48350 Ferdinandovac</derivirana_varijabla>
  </DomainObject.Predmet.ProtustrankaFormatedWithAdress>
  <DomainObject.Predmet.ProtustrankaFormatedWithAdressOIB>
    <izvorni_sadrzaj> OBITELJSKA ZADRUGA MRCULIN za prijevoz, trgovinu i usluge, OIB 79443058707, Lukin Mekiš 6, 48350 Ferdinandovac</izvorni_sadrzaj>
    <derivirana_varijabla naziv="DomainObject.Predmet.ProtustrankaFormatedWithAdressOIB_1"> OBITELJSKA ZADRUGA MRCULIN za prijevoz, trgovinu i usluge, OIB 79443058707, Lukin Mekiš 6, 48350 Ferdinandovac</derivirana_varijabla>
  </DomainObject.Predmet.ProtustrankaFormatedWithAdressOIB>
  <DomainObject.Predmet.ProtustrankaWithAdress>
    <izvorni_sadrzaj>OBITELJSKA ZADRUGA MRCULIN za prijevoz, trgovinu i usluge Lukin Mekiš 6, 48350 Ferdinandovac</izvorni_sadrzaj>
    <derivirana_varijabla naziv="DomainObject.Predmet.ProtustrankaWithAdress_1">OBITELJSKA ZADRUGA MRCULIN za prijevoz, trgovinu i usluge Lukin Mekiš 6, 48350 Ferdinandovac</derivirana_varijabla>
  </DomainObject.Predmet.ProtustrankaWithAdress>
  <DomainObject.Predmet.ProtustrankaWithAdressOIB>
    <izvorni_sadrzaj>OBITELJSKA ZADRUGA MRCULIN za prijevoz, trgovinu i usluge, OIB 79443058707, Lukin Mekiš 6, 48350 Ferdinandovac</izvorni_sadrzaj>
    <derivirana_varijabla naziv="DomainObject.Predmet.ProtustrankaWithAdressOIB_1">OBITELJSKA ZADRUGA MRCULIN za prijevoz, trgovinu i usluge, OIB 79443058707, Lukin Mekiš 6, 48350 Ferdinandovac</derivirana_varijabla>
  </DomainObject.Predmet.ProtustrankaWithAdressOIB>
  <DomainObject.Predmet.ProtustrankaNazivFormated>
    <izvorni_sadrzaj>OBITELJSKA ZADRUGA MRCULIN za prijevoz, trgovinu i usluge</izvorni_sadrzaj>
    <derivirana_varijabla naziv="DomainObject.Predmet.ProtustrankaNazivFormated_1">OBITELJSKA ZADRUGA MRCULIN za prijevoz, trgovinu i usluge</derivirana_varijabla>
  </DomainObject.Predmet.ProtustrankaNazivFormated>
  <DomainObject.Predmet.ProtustrankaNazivFormatedOIB>
    <izvorni_sadrzaj>OBITELJSKA ZADRUGA MRCULIN za prijevoz, trgovinu i usluge, OIB 79443058707</izvorni_sadrzaj>
    <derivirana_varijabla naziv="DomainObject.Predmet.ProtustrankaNazivFormatedOIB_1">OBITELJSKA ZADRUGA MRCULIN za prijevoz, trgovinu i usluge, OIB 79443058707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29005.60</izvorni_sadrzaj>
    <derivirana_varijabla naziv="DomainObject.Predmet.TrenutnaVrijednost_1">29005.60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OBITELJSKA ZADRUGA MRCULIN za prijevoz, trgovinu i usluge</item>
    </izvorni_sadrzaj>
    <derivirana_varijabla naziv="DomainObject.Predmet.ProtuStrankaListFormated_1">
      <item>OBITELJSKA ZADRUGA MRCULIN za prijevoz, trgovinu i usluge</item>
    </derivirana_varijabla>
  </DomainObject.Predmet.ProtuStrankaListFormated>
  <DomainObject.Predmet.ProtuStrankaListFormatedOIB>
    <izvorni_sadrzaj>
      <item>OBITELJSKA ZADRUGA MRCULIN za prijevoz, trgovinu i usluge, OIB 79443058707</item>
    </izvorni_sadrzaj>
    <derivirana_varijabla naziv="DomainObject.Predmet.ProtuStrankaListFormatedOIB_1">
      <item>OBITELJSKA ZADRUGA MRCULIN za prijevoz, trgovinu i usluge, OIB 79443058707</item>
    </derivirana_varijabla>
  </DomainObject.Predmet.ProtuStrankaListFormatedOIB>
  <DomainObject.Predmet.ProtuStrankaListFormatedWithAdress>
    <izvorni_sadrzaj>
      <item>OBITELJSKA ZADRUGA MRCULIN za prijevoz, trgovinu i usluge, Lukin Mekiš 6, 48350 Ferdinandovac</item>
    </izvorni_sadrzaj>
    <derivirana_varijabla naziv="DomainObject.Predmet.ProtuStrankaListFormatedWithAdress_1">
      <item>OBITELJSKA ZADRUGA MRCULIN za prijevoz, trgovinu i usluge, Lukin Mekiš 6, 48350 Ferdinandovac</item>
    </derivirana_varijabla>
  </DomainObject.Predmet.ProtuStrankaListFormatedWithAdress>
  <DomainObject.Predmet.ProtuStrankaListFormatedWithAdressOIB>
    <izvorni_sadrzaj>
      <item>OBITELJSKA ZADRUGA MRCULIN za prijevoz, trgovinu i usluge, OIB 79443058707, Lukin Mekiš 6, 48350 Ferdinandovac</item>
    </izvorni_sadrzaj>
    <derivirana_varijabla naziv="DomainObject.Predmet.ProtuStrankaListFormatedWithAdressOIB_1">
      <item>OBITELJSKA ZADRUGA MRCULIN za prijevoz, trgovinu i usluge, OIB 79443058707, Lukin Mekiš 6, 48350 Ferdinandovac</item>
    </derivirana_varijabla>
  </DomainObject.Predmet.ProtuStrankaListFormatedWithAdressOIB>
  <DomainObject.Predmet.ProtuStrankaListNazivFormated>
    <izvorni_sadrzaj>
      <item>OBITELJSKA ZADRUGA MRCULIN za prijevoz, trgovinu i usluge</item>
    </izvorni_sadrzaj>
    <derivirana_varijabla naziv="DomainObject.Predmet.ProtuStrankaListNazivFormated_1">
      <item>OBITELJSKA ZADRUGA MRCULIN za prijevoz, trgovinu i usluge</item>
    </derivirana_varijabla>
  </DomainObject.Predmet.ProtuStrankaListNazivFormated>
  <DomainObject.Predmet.ProtuStrankaListNazivFormatedOIB>
    <izvorni_sadrzaj>
      <item>OBITELJSKA ZADRUGA MRCULIN za prijevoz, trgovinu i usluge, OIB 79443058707</item>
    </izvorni_sadrzaj>
    <derivirana_varijabla naziv="DomainObject.Predmet.ProtuStrankaListNazivFormatedOIB_1">
      <item>OBITELJSKA ZADRUGA MRCULIN za prijevoz, trgovinu i usluge, OIB 79443058707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St-1098/2015-4</izvorni_sadrzaj>
    <derivirana_varijabla naziv="DomainObject.PoslovniBrojDokumenta_1">St-1098/2015-4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OBITELJSKA ZADRUGA MRCULIN za prijevoz, trgovinu i usluge</izvorni_sadrzaj>
    <derivirana_varijabla naziv="DomainObject.Predmet.ProtustrankaIDrugi_1">OBITELJSKA ZADRUGA MRCULIN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OBITELJSKA ZADRUGA MRCULIN za prijevoz, trgovinu i usluge, OIB 79443058707, Lukin Mekiš 6, 48350 Ferdinandovac</izvorni_sadrzaj>
    <derivirana_varijabla naziv="DomainObject.Predmet.ProtustrankaIDrugiAdressOIB_1">OBITELJSKA ZADRUGA MRCULIN za prijevoz, trgovinu i usluge, OIB 79443058707, Lukin Mekiš 6,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OBITELJSKA ZADRUGA MRCULIN za prijevoz, trgovinu i usluge</item>
      <item>E-oglasna ploča</item>
      <item>Sudski registar, Trgovački sud u Varaždinu</item>
    </izvorni_sadrzaj>
    <derivirana_varijabla naziv="DomainObject.Predmet.SudioniciListNaziv_1">
      <item>Financijska agencija</item>
      <item>OBITELJSKA ZADRUGA MRCULIN za prijevoz,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OBITELJSKA ZADRUGA MRCULIN za prijevoz, trgovinu i usluge, OIB 79443058707, Lukin Mekiš 6,48350 Ferdinandovac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OBITELJSKA ZADRUGA MRCULIN za prijevoz, trgovinu i usluge, OIB 79443058707, Lukin Mekiš 6,48350 Ferdinandovac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79443058707</item>
      <item>, OIB null</item>
      <item>, OIB null</item>
    </izvorni_sadrzaj>
    <derivirana_varijabla naziv="DomainObject.Predmet.SudioniciListNazivOIB_1">
      <item>, OIB 85821130368</item>
      <item>, OIB 79443058707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481</properties:Words>
  <properties:Characters>2590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2015-12-17T11:44:00Z</dcterms:created>
  <dc:creator>user</dc:creator>
  <cp:lastModifiedBy>Maja Marčec</cp:lastModifiedBy>
  <cp:lastPrinted>2015-12-17T12:02:00Z</cp:lastPrinted>
  <dcterms:modified xmlns:xsi="http://www.w3.org/2001/XMLSchema-instance" xsi:type="dcterms:W3CDTF">2015-12-17T12:02:00Z</dcterms:modified>
  <cp:revision>6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