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efdb5f1" w14:paraId="efdb5f1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4570E1">
        <w:rPr>
          <w:sz w:val="24"/>
          <w:szCs w:val="24"/>
        </w:rPr>
        <w:t>4844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4570E1">
        <w:rPr>
          <w:sz w:val="24"/>
          <w:szCs w:val="24"/>
        </w:rPr>
        <w:t>IZUZETAK d.o.o. za trgovinu i usluge, Maksimirska cesta 132, 10000 Zagreb,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4570E1">
        <w:rPr>
          <w:sz w:val="24"/>
          <w:szCs w:val="24"/>
        </w:rPr>
        <w:t>53363495796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C80CE3">
        <w:rPr>
          <w:sz w:val="24"/>
          <w:szCs w:val="24"/>
        </w:rPr>
        <w:t>18. ožujka 2016</w:t>
      </w:r>
      <w:r w:rsidR="00B5242F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C80CE3">
        <w:rPr>
          <w:sz w:val="24"/>
          <w:szCs w:val="24"/>
        </w:rPr>
        <w:t>18. ožujka 2016.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C80CE3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23C64"/>
    <w:rsid w:val="0003170D"/>
    <w:rsid w:val="00042FF1"/>
    <w:rsid w:val="00050273"/>
    <w:rsid w:val="00057D03"/>
    <w:rsid w:val="00066769"/>
    <w:rsid w:val="00066D49"/>
    <w:rsid w:val="00074BFB"/>
    <w:rsid w:val="00083DA0"/>
    <w:rsid w:val="00086FC8"/>
    <w:rsid w:val="000E29D2"/>
    <w:rsid w:val="000E47EB"/>
    <w:rsid w:val="001000C2"/>
    <w:rsid w:val="00147905"/>
    <w:rsid w:val="00185D56"/>
    <w:rsid w:val="001A2F7F"/>
    <w:rsid w:val="001D6084"/>
    <w:rsid w:val="001E3342"/>
    <w:rsid w:val="002176AC"/>
    <w:rsid w:val="00222F5D"/>
    <w:rsid w:val="00252F74"/>
    <w:rsid w:val="002770C2"/>
    <w:rsid w:val="00284D66"/>
    <w:rsid w:val="00287DBB"/>
    <w:rsid w:val="00296342"/>
    <w:rsid w:val="002B3887"/>
    <w:rsid w:val="002E25E5"/>
    <w:rsid w:val="002F25B4"/>
    <w:rsid w:val="00323904"/>
    <w:rsid w:val="003710D5"/>
    <w:rsid w:val="00373CE9"/>
    <w:rsid w:val="00384E5E"/>
    <w:rsid w:val="00386FB5"/>
    <w:rsid w:val="003F74F6"/>
    <w:rsid w:val="004570E1"/>
    <w:rsid w:val="004B6E4C"/>
    <w:rsid w:val="004C3207"/>
    <w:rsid w:val="004E2E7B"/>
    <w:rsid w:val="004E6BD2"/>
    <w:rsid w:val="004F5BC5"/>
    <w:rsid w:val="00546EB8"/>
    <w:rsid w:val="00562407"/>
    <w:rsid w:val="00575347"/>
    <w:rsid w:val="005A0419"/>
    <w:rsid w:val="005E3CAC"/>
    <w:rsid w:val="005F5DCF"/>
    <w:rsid w:val="00654E47"/>
    <w:rsid w:val="006A7324"/>
    <w:rsid w:val="006F3B72"/>
    <w:rsid w:val="00777D62"/>
    <w:rsid w:val="007857FF"/>
    <w:rsid w:val="007B24FD"/>
    <w:rsid w:val="007F10B5"/>
    <w:rsid w:val="007F3275"/>
    <w:rsid w:val="008647C3"/>
    <w:rsid w:val="0087712D"/>
    <w:rsid w:val="008772B4"/>
    <w:rsid w:val="008E11C9"/>
    <w:rsid w:val="009160D8"/>
    <w:rsid w:val="00931514"/>
    <w:rsid w:val="009C0A59"/>
    <w:rsid w:val="009C2FDC"/>
    <w:rsid w:val="009E25F6"/>
    <w:rsid w:val="009E68B4"/>
    <w:rsid w:val="00A07225"/>
    <w:rsid w:val="00A25C40"/>
    <w:rsid w:val="00A415DC"/>
    <w:rsid w:val="00A41D5F"/>
    <w:rsid w:val="00A42F30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41303"/>
    <w:rsid w:val="00B5242F"/>
    <w:rsid w:val="00B808EE"/>
    <w:rsid w:val="00B82DDD"/>
    <w:rsid w:val="00B839EB"/>
    <w:rsid w:val="00BA501D"/>
    <w:rsid w:val="00BD3A1C"/>
    <w:rsid w:val="00C07C55"/>
    <w:rsid w:val="00C2028D"/>
    <w:rsid w:val="00C54B01"/>
    <w:rsid w:val="00C5586C"/>
    <w:rsid w:val="00C80CE3"/>
    <w:rsid w:val="00C83484"/>
    <w:rsid w:val="00CC60F6"/>
    <w:rsid w:val="00CD4F6C"/>
    <w:rsid w:val="00D044E1"/>
    <w:rsid w:val="00D11843"/>
    <w:rsid w:val="00D23E70"/>
    <w:rsid w:val="00D73E0A"/>
    <w:rsid w:val="00DA5478"/>
    <w:rsid w:val="00DA6ADD"/>
    <w:rsid w:val="00DD277E"/>
    <w:rsid w:val="00DF7AEF"/>
    <w:rsid w:val="00E21620"/>
    <w:rsid w:val="00E23CA7"/>
    <w:rsid w:val="00E3131D"/>
    <w:rsid w:val="00E9380C"/>
    <w:rsid w:val="00EF0F9F"/>
    <w:rsid w:val="00F212AF"/>
    <w:rsid w:val="00F24993"/>
    <w:rsid w:val="00F54670"/>
    <w:rsid w:val="00F7389C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13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130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130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130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130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13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130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1303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130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130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4844</izvorni_sadrzaj>
    <derivirana_varijabla naziv="DomainObject.Predmet.Broj_1">4844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St-4844/2015</izvorni_sadrzaj>
    <derivirana_varijabla naziv="DomainObject.Predmet.OznakaBroj_1">St-4844/2015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IZUZETAK d.o.o.</izvorni_sadrzaj>
    <derivirana_varijabla naziv="DomainObject.Predmet.ProtustrankaFormated_1">  IZUZETAK d.o.o.</derivirana_varijabla>
  </DomainObject.Predmet.ProtustrankaFormated>
  <DomainObject.Predmet.ProtustrankaFormatedOIB>
    <izvorni_sadrzaj>  IZUZETAK d.o.o., OIB 53363495796</izvorni_sadrzaj>
    <derivirana_varijabla naziv="DomainObject.Predmet.ProtustrankaFormatedOIB_1">  IZUZETAK d.o.o., OIB 53363495796</derivirana_varijabla>
  </DomainObject.Predmet.ProtustrankaFormatedOIB>
  <DomainObject.Predmet.ProtustrankaFormatedWithAdress>
    <izvorni_sadrzaj> IZUZETAK d.o.o., Maksimirska cesta 132, 10000 Zagreb</izvorni_sadrzaj>
    <derivirana_varijabla naziv="DomainObject.Predmet.ProtustrankaFormatedWithAdress_1"> IZUZETAK d.o.o., Maksimirska cesta 132, 10000 Zagreb</derivirana_varijabla>
  </DomainObject.Predmet.ProtustrankaFormatedWithAdress>
  <DomainObject.Predmet.ProtustrankaFormatedWithAdressOIB>
    <izvorni_sadrzaj> IZUZETAK d.o.o., OIB 53363495796, Maksimirska cesta 132, 10000 Zagreb</izvorni_sadrzaj>
    <derivirana_varijabla naziv="DomainObject.Predmet.ProtustrankaFormatedWithAdressOIB_1"> IZUZETAK d.o.o., OIB 53363495796, Maksimirska cesta 132, 10000 Zagreb</derivirana_varijabla>
  </DomainObject.Predmet.ProtustrankaFormatedWithAdressOIB>
  <DomainObject.Predmet.ProtustrankaWithAdress>
    <izvorni_sadrzaj>IZUZETAK d.o.o. Maksimirska cesta 132, 10000 Zagreb</izvorni_sadrzaj>
    <derivirana_varijabla naziv="DomainObject.Predmet.ProtustrankaWithAdress_1">IZUZETAK d.o.o. Maksimirska cesta 132, 10000 Zagreb</derivirana_varijabla>
  </DomainObject.Predmet.ProtustrankaWithAdress>
  <DomainObject.Predmet.ProtustrankaWithAdressOIB>
    <izvorni_sadrzaj>IZUZETAK d.o.o., OIB 53363495796, Maksimirska cesta 132, 10000 Zagreb</izvorni_sadrzaj>
    <derivirana_varijabla naziv="DomainObject.Predmet.ProtustrankaWithAdressOIB_1">IZUZETAK d.o.o., OIB 53363495796, Maksimirska cesta 132, 10000 Zagreb</derivirana_varijabla>
  </DomainObject.Predmet.ProtustrankaWithAdressOIB>
  <DomainObject.Predmet.ProtustrankaNazivFormated>
    <izvorni_sadrzaj>IZUZETAK d.o.o.</izvorni_sadrzaj>
    <derivirana_varijabla naziv="DomainObject.Predmet.ProtustrankaNazivFormated_1">IZUZETAK d.o.o.</derivirana_varijabla>
  </DomainObject.Predmet.ProtustrankaNazivFormated>
  <DomainObject.Predmet.ProtustrankaNazivFormatedOIB>
    <izvorni_sadrzaj>IZUZETAK d.o.o., OIB 53363495796</izvorni_sadrzaj>
    <derivirana_varijabla naziv="DomainObject.Predmet.ProtustrankaNazivFormatedOIB_1">IZUZETAK d.o.o., OIB 53363495796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IZUZETAK d.o.o.</item>
    </izvorni_sadrzaj>
    <derivirana_varijabla naziv="DomainObject.Predmet.ProtuStrankaListFormated_1">
      <item>IZUZETAK d.o.o.</item>
    </derivirana_varijabla>
  </DomainObject.Predmet.ProtuStrankaListFormated>
  <DomainObject.Predmet.ProtuStrankaListFormatedOIB>
    <izvorni_sadrzaj>
      <item>IZUZETAK d.o.o., OIB 53363495796</item>
    </izvorni_sadrzaj>
    <derivirana_varijabla naziv="DomainObject.Predmet.ProtuStrankaListFormatedOIB_1">
      <item>IZUZETAK d.o.o., OIB 53363495796</item>
    </derivirana_varijabla>
  </DomainObject.Predmet.ProtuStrankaListFormatedOIB>
  <DomainObject.Predmet.ProtuStrankaListFormatedWithAdress>
    <izvorni_sadrzaj>
      <item>IZUZETAK d.o.o., Maksimirska cesta 132, 10000 Zagreb</item>
    </izvorni_sadrzaj>
    <derivirana_varijabla naziv="DomainObject.Predmet.ProtuStrankaListFormatedWithAdress_1">
      <item>IZUZETAK d.o.o., Maksimirska cesta 132, 10000 Zagreb</item>
    </derivirana_varijabla>
  </DomainObject.Predmet.ProtuStrankaListFormatedWithAdress>
  <DomainObject.Predmet.ProtuStrankaListFormatedWithAdressOIB>
    <izvorni_sadrzaj>
      <item>IZUZETAK d.o.o., OIB 53363495796, Maksimirska cesta 132, 10000 Zagreb</item>
    </izvorni_sadrzaj>
    <derivirana_varijabla naziv="DomainObject.Predmet.ProtuStrankaListFormatedWithAdressOIB_1">
      <item>IZUZETAK d.o.o., OIB 53363495796, Maksimirska cesta 132, 10000 Zagreb</item>
    </derivirana_varijabla>
  </DomainObject.Predmet.ProtuStrankaListFormatedWithAdressOIB>
  <DomainObject.Predmet.ProtuStrankaListNazivFormated>
    <izvorni_sadrzaj>
      <item>IZUZETAK d.o.o.</item>
    </izvorni_sadrzaj>
    <derivirana_varijabla naziv="DomainObject.Predmet.ProtuStrankaListNazivFormated_1">
      <item>IZUZETAK d.o.o.</item>
    </derivirana_varijabla>
  </DomainObject.Predmet.ProtuStrankaListNazivFormated>
  <DomainObject.Predmet.ProtuStrankaListNazivFormatedOIB>
    <izvorni_sadrzaj>
      <item>IZUZETAK d.o.o., OIB 53363495796</item>
    </izvorni_sadrzaj>
    <derivirana_varijabla naziv="DomainObject.Predmet.ProtuStrankaListNazivFormatedOIB_1">
      <item>IZUZETAK d.o.o., OIB 53363495796</item>
    </derivirana_varijabla>
  </DomainObject.Predmet.ProtuStrankaListNazivFormatedOIB>
  <DomainObject.Predmet.OstaliListFormated>
    <izvorni_sadrzaj>
      <item>David Baverly</item>
    </izvorni_sadrzaj>
    <derivirana_varijabla naziv="DomainObject.Predmet.OstaliListFormated_1">
      <item>David Baverly</item>
    </derivirana_varijabla>
  </DomainObject.Predmet.OstaliListFormated>
  <DomainObject.Predmet.OstaliListFormatedOIB>
    <izvorni_sadrzaj>
      <item>David Baverly, OIB 98011923040</item>
    </izvorni_sadrzaj>
    <derivirana_varijabla naziv="DomainObject.Predmet.OstaliListFormatedOIB_1">
      <item>David Baverly, OIB 98011923040</item>
    </derivirana_varijabla>
  </DomainObject.Predmet.OstaliListFormatedOIB>
  <DomainObject.Predmet.OstaliListFormatedWithAdress>
    <izvorni_sadrzaj>
      <item>David Baverly, 105th St Inglewood, 3665 W Califonira 90303</item>
    </izvorni_sadrzaj>
    <derivirana_varijabla naziv="DomainObject.Predmet.OstaliListFormatedWithAdress_1">
      <item>David Baverly, 105th St Inglewood, 3665 W Califonira 90303</item>
    </derivirana_varijabla>
  </DomainObject.Predmet.OstaliListFormatedWithAdress>
  <DomainObject.Predmet.OstaliListFormatedWithAdressOIB>
    <izvorni_sadrzaj>
      <item>David Baverly, OIB 98011923040, 105th St Inglewood, 3665 W Califonira 90303</item>
    </izvorni_sadrzaj>
    <derivirana_varijabla naziv="DomainObject.Predmet.OstaliListFormatedWithAdressOIB_1">
      <item>David Baverly, OIB 98011923040, 105th St Inglewood, 3665 W Califonira 90303</item>
    </derivirana_varijabla>
  </DomainObject.Predmet.OstaliListFormatedWithAdressOIB>
  <DomainObject.Predmet.OstaliListNazivFormated>
    <izvorni_sadrzaj>
      <item>David Baverly</item>
    </izvorni_sadrzaj>
    <derivirana_varijabla naziv="DomainObject.Predmet.OstaliListNazivFormated_1">
      <item>David Baverly</item>
    </derivirana_varijabla>
  </DomainObject.Predmet.OstaliListNazivFormated>
  <DomainObject.Predmet.OstaliListNazivFormatedOIB>
    <izvorni_sadrzaj>
      <item>David Baverly, OIB 98011923040</item>
    </izvorni_sadrzaj>
    <derivirana_varijabla naziv="DomainObject.Predmet.OstaliListNazivFormatedOIB_1">
      <item>David Baverly, OIB 98011923040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IZUZETAK d.o.o.</izvorni_sadrzaj>
    <derivirana_varijabla naziv="DomainObject.Predmet.ProtustrankaIDrugi_1">IZUZETAK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IZUZETAK d.o.o., OIB 53363495796, Maksimirska cesta 132, 10000 Zagreb</izvorni_sadrzaj>
    <derivirana_varijabla naziv="DomainObject.Predmet.ProtustrankaIDrugiAdressOIB_1">IZUZETAK d.o.o., OIB 53363495796, Maksimirska cesta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IZUZETAK d.o.o.</item>
      <item>David Baverly</item>
    </izvorni_sadrzaj>
    <derivirana_varijabla naziv="DomainObject.Predmet.SudioniciListNaziv_1">
      <item>FINA Regionalni centar Zagreb</item>
      <item>IZUZETAK d.o.o.</item>
      <item>David Baverly</item>
    </derivirana_varijabla>
  </DomainObject.Predmet.SudioniciListNaziv>
  <DomainObject.Predmet.SudioniciListAdressOIB>
    <izvorni_sadrzaj>
      <item>FINA Regionalni centar Zagreb, OIB 85821130368, Trg svibanjskih žrtava 1995. 1,10000 Zagreb</item>
      <item>IZUZETAK d.o.o., OIB 53363495796, Maksimirska cesta 132,10000 Zagreb</item>
      <item>David Baverly, OIB 98011923040, 105th St Inglewood,3665 W Califonira 90303</item>
    </izvorni_sadrzaj>
    <derivirana_varijabla naziv="DomainObject.Predmet.SudioniciListAdressOIB_1">
      <item>FINA Regionalni centar Zagreb, OIB 85821130368, Trg svibanjskih žrtava 1995. 1,10000 Zagreb</item>
      <item>IZUZETAK d.o.o., OIB 53363495796, Maksimirska cesta 132,10000 Zagreb</item>
      <item>David Baverly, OIB 98011923040, 105th St Inglewood,3665 W Califonira 90303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53363495796</item>
      <item>, OIB 98011923040</item>
    </izvorni_sadrzaj>
    <derivirana_varijabla naziv="DomainObject.Predmet.SudioniciListNazivOIB_1">
      <item>, OIB 85821130368</item>
      <item>, OIB 53363495796</item>
      <item>, OIB 98011923040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1654</properties:Characters>
  <properties:Lines>51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2015-12-09T09:01:00Z</dcterms:created>
  <dc:creator>Iva Buljan</dc:creator>
  <cp:lastModifiedBy>Željka Kordić</cp:lastModifiedBy>
  <cp:lastPrinted>2016-03-18T08:01:00Z</cp:lastPrinted>
  <dcterms:modified xmlns:xsi="http://www.w3.org/2001/XMLSchema-instance" xsi:type="dcterms:W3CDTF">2016-03-18T08:02:00Z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