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01bc" w14:paraId="a6a01bc" w:rsidRDefault="00933FA5" w:rsidP="00933FA5" w:rsidR="00933FA5">
      <w:pPr>
        <w:jc w:val="both"/>
        <w15:collapsed w:val="false"/>
      </w:pPr>
    </w:p>
    <w:p w:rsidRDefault="00933FA5" w:rsidP="00933FA5" w:rsidR="00933FA5">
      <w:pPr>
        <w:pStyle w:val="Zaglavlje"/>
        <w:jc w:val="right"/>
      </w:pPr>
      <w:r>
        <w:t>9 St-</w:t>
      </w:r>
      <w:r w:rsidR="00771880">
        <w:t>2487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>Financijske agencije Regionalni centar Zagreb Podružnica Zagreb, Trg svibanjskih žrtava 1995. 1</w:t>
      </w:r>
      <w:r>
        <w:t xml:space="preserve">, za pokretanje skraćenog stečajnog postupka  nad dužnikom </w:t>
      </w:r>
      <w:r w:rsidR="00771880" w:rsidRPr="00771880">
        <w:t>AUTO SALON RAMAN j.d.o.o.</w:t>
      </w:r>
      <w:r w:rsidR="00771880">
        <w:t xml:space="preserve">za trgovinu i usluge, Zagreb, Kačićeva 1, </w:t>
      </w:r>
      <w:r w:rsidR="00724353">
        <w:t xml:space="preserve"> M</w:t>
      </w:r>
      <w:r w:rsidR="00724353" w:rsidRPr="00724353">
        <w:t xml:space="preserve">BS: </w:t>
      </w:r>
      <w:r w:rsidR="00771880" w:rsidRPr="00771880">
        <w:t>081011276</w:t>
      </w:r>
      <w:r w:rsidR="00724353" w:rsidRPr="00724353">
        <w:t xml:space="preserve">, OIB: </w:t>
      </w:r>
      <w:r w:rsidR="00771880" w:rsidRPr="00771880">
        <w:t>38101803107</w:t>
      </w:r>
      <w:r w:rsidR="007B2E04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2C0980">
        <w:t>18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bookmarkStart w:name="_GoBack" w:id="0"/>
      <w:bookmarkEnd w:id="0"/>
      <w:r w:rsidR="00771880" w:rsidRPr="00771880">
        <w:t>AUTO SALON RAMAN j.d.o.o.</w:t>
      </w:r>
      <w:r w:rsidR="00771880">
        <w:t>za trgovinu i usluge, Zagreb, Kačićeva 1,  M</w:t>
      </w:r>
      <w:r w:rsidR="00771880" w:rsidRPr="00724353">
        <w:t xml:space="preserve">BS: </w:t>
      </w:r>
      <w:r w:rsidR="00771880" w:rsidRPr="00771880">
        <w:t>081011276</w:t>
      </w:r>
      <w:r w:rsidR="00771880" w:rsidRPr="00724353">
        <w:t xml:space="preserve">, OIB: </w:t>
      </w:r>
      <w:r w:rsidR="00771880" w:rsidRPr="00771880">
        <w:t>38101803107</w:t>
      </w:r>
      <w:r w:rsidR="004F4A2F">
        <w:t>,</w:t>
      </w:r>
      <w:r w:rsidR="00E96274">
        <w:t xml:space="preserve"> </w:t>
      </w:r>
      <w:r>
        <w:t xml:space="preserve">iznosi </w:t>
      </w:r>
      <w:r w:rsidR="00771880">
        <w:t>44.275,00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proofErr w:type="spellStart"/>
      <w:r w:rsidR="00771880">
        <w:t>Raman</w:t>
      </w:r>
      <w:proofErr w:type="spellEnd"/>
      <w:r w:rsidR="00771880">
        <w:t xml:space="preserve"> Morava, Zagreb, VII. Kozari put 8, OIB</w:t>
      </w:r>
      <w:r w:rsidR="002C0980">
        <w:t xml:space="preserve">: </w:t>
      </w:r>
      <w:r w:rsidR="00771880">
        <w:t>61485032115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771880">
        <w:t>2487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C0980">
        <w:t>18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7B2E04" w:rsidP="00933FA5" w:rsidR="007B2E04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CA0" w:rsidR="007B5CA0">
      <w:r>
        <w:separator/>
      </w:r>
    </w:p>
  </w:endnote>
  <w:endnote w:id="0" w:type="continuationSeparator">
    <w:p w:rsidRDefault="007B5CA0" w:rsidR="007B5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CA0" w:rsidR="007B5CA0">
      <w:r>
        <w:separator/>
      </w:r>
    </w:p>
  </w:footnote>
  <w:footnote w:id="0" w:type="continuationSeparator">
    <w:p w:rsidRDefault="007B5CA0" w:rsidR="007B5C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5CA0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5CA0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7B5CA0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05FF"/>
    <w:rsid w:val="000E2B50"/>
    <w:rsid w:val="00125A04"/>
    <w:rsid w:val="001537E3"/>
    <w:rsid w:val="001633C6"/>
    <w:rsid w:val="001E2A5E"/>
    <w:rsid w:val="00223D20"/>
    <w:rsid w:val="00277B0A"/>
    <w:rsid w:val="002C0980"/>
    <w:rsid w:val="002F0827"/>
    <w:rsid w:val="00320F04"/>
    <w:rsid w:val="0038694B"/>
    <w:rsid w:val="00456F2E"/>
    <w:rsid w:val="004A7E9D"/>
    <w:rsid w:val="004B20F5"/>
    <w:rsid w:val="004F4A2F"/>
    <w:rsid w:val="0053027B"/>
    <w:rsid w:val="00562EF0"/>
    <w:rsid w:val="005E2EDF"/>
    <w:rsid w:val="0061797B"/>
    <w:rsid w:val="00640544"/>
    <w:rsid w:val="00664A3D"/>
    <w:rsid w:val="006E7E78"/>
    <w:rsid w:val="007121C9"/>
    <w:rsid w:val="00724353"/>
    <w:rsid w:val="00740467"/>
    <w:rsid w:val="00763E88"/>
    <w:rsid w:val="00771880"/>
    <w:rsid w:val="007803BC"/>
    <w:rsid w:val="007A4704"/>
    <w:rsid w:val="007B2E04"/>
    <w:rsid w:val="007B5CA0"/>
    <w:rsid w:val="008038E2"/>
    <w:rsid w:val="00817DE4"/>
    <w:rsid w:val="00933FA5"/>
    <w:rsid w:val="00935CE2"/>
    <w:rsid w:val="00A1696D"/>
    <w:rsid w:val="00A22FCB"/>
    <w:rsid w:val="00A40221"/>
    <w:rsid w:val="00A55872"/>
    <w:rsid w:val="00A6538B"/>
    <w:rsid w:val="00A70D3D"/>
    <w:rsid w:val="00B73063"/>
    <w:rsid w:val="00CE2C0A"/>
    <w:rsid w:val="00D3502B"/>
    <w:rsid w:val="00D45ABA"/>
    <w:rsid w:val="00D74DD4"/>
    <w:rsid w:val="00D86DA7"/>
    <w:rsid w:val="00DA5371"/>
    <w:rsid w:val="00E07C22"/>
    <w:rsid w:val="00E361D1"/>
    <w:rsid w:val="00E52CD1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2C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2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C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C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C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2C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2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C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C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C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St-2487/2016-3</izvorni_sadrzaj>
    <derivirana_varijabla naziv="DomainObject.Oznaka_1">St-2487/2016-3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2487</izvorni_sadrzaj>
    <derivirana_varijabla naziv="DomainObject.Predmet.Broj_1">2487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St-2487/2016</izvorni_sadrzaj>
    <derivirana_varijabla naziv="DomainObject.Predmet.OznakaBroj_1">St-2487/2016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SALON RAMAN j.d.o.o.</izvorni_sadrzaj>
    <derivirana_varijabla naziv="DomainObject.Predmet.ProtustrankaFormated_1">  AUTO SALON RAMAN j.d.o.o.</derivirana_varijabla>
  </DomainObject.Predmet.ProtustrankaFormated>
  <DomainObject.Predmet.ProtustrankaFormatedOIB>
    <izvorni_sadrzaj>  AUTO SALON RAMAN j.d.o.o., OIB 38101803107</izvorni_sadrzaj>
    <derivirana_varijabla naziv="DomainObject.Predmet.ProtustrankaFormatedOIB_1">  AUTO SALON RAMAN j.d.o.o., OIB 38101803107</derivirana_varijabla>
  </DomainObject.Predmet.ProtustrankaFormatedOIB>
  <DomainObject.Predmet.ProtustrankaFormatedWithAdress>
    <izvorni_sadrzaj> AUTO SALON RAMAN j.d.o.o., Kačićeva 1, 10000 Zagreb</izvorni_sadrzaj>
    <derivirana_varijabla naziv="DomainObject.Predmet.ProtustrankaFormatedWithAdress_1"> AUTO SALON RAMAN j.d.o.o., Kačićeva 1, 10000 Zagreb</derivirana_varijabla>
  </DomainObject.Predmet.ProtustrankaFormatedWithAdress>
  <DomainObject.Predmet.ProtustrankaFormatedWithAdressOIB>
    <izvorni_sadrzaj> AUTO SALON RAMAN j.d.o.o., OIB 38101803107, Kačićeva 1, 10000 Zagreb</izvorni_sadrzaj>
    <derivirana_varijabla naziv="DomainObject.Predmet.ProtustrankaFormatedWithAdressOIB_1"> AUTO SALON RAMAN j.d.o.o., OIB 38101803107, Kačićeva 1, 10000 Zagreb</derivirana_varijabla>
  </DomainObject.Predmet.ProtustrankaFormatedWithAdressOIB>
  <DomainObject.Predmet.ProtustrankaWithAdress>
    <izvorni_sadrzaj>AUTO SALON RAMAN j.d.o.o. Kačićeva 1, 10000 Zagreb</izvorni_sadrzaj>
    <derivirana_varijabla naziv="DomainObject.Predmet.ProtustrankaWithAdress_1">AUTO SALON RAMAN j.d.o.o. Kačićeva 1, 10000 Zagreb</derivirana_varijabla>
  </DomainObject.Predmet.ProtustrankaWithAdress>
  <DomainObject.Predmet.ProtustrankaWithAdressOIB>
    <izvorni_sadrzaj>AUTO SALON RAMAN j.d.o.o., OIB 38101803107, Kačićeva 1, 10000 Zagreb</izvorni_sadrzaj>
    <derivirana_varijabla naziv="DomainObject.Predmet.ProtustrankaWithAdressOIB_1">AUTO SALON RAMAN j.d.o.o., OIB 38101803107, Kačićeva 1, 10000 Zagreb</derivirana_varijabla>
  </DomainObject.Predmet.ProtustrankaWithAdressOIB>
  <DomainObject.Predmet.ProtustrankaNazivFormated>
    <izvorni_sadrzaj>AUTO SALON RAMAN j.d.o.o.</izvorni_sadrzaj>
    <derivirana_varijabla naziv="DomainObject.Predmet.ProtustrankaNazivFormated_1">AUTO SALON RAMAN j.d.o.o.</derivirana_varijabla>
  </DomainObject.Predmet.ProtustrankaNazivFormated>
  <DomainObject.Predmet.ProtustrankaNazivFormatedOIB>
    <izvorni_sadrzaj>AUTO SALON RAMAN j.d.o.o., OIB 38101803107</izvorni_sadrzaj>
    <derivirana_varijabla naziv="DomainObject.Predmet.ProtustrankaNazivFormatedOIB_1">AUTO SALON RAMAN j.d.o.o., OIB 38101803107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SALON RAMAN j.d.o.o.</item>
    </izvorni_sadrzaj>
    <derivirana_varijabla naziv="DomainObject.Predmet.ProtuStrankaListFormated_1">
      <item>AUTO SALON RAMAN j.d.o.o.</item>
    </derivirana_varijabla>
  </DomainObject.Predmet.ProtuStrankaListFormated>
  <DomainObject.Predmet.ProtuStrankaListFormatedOIB>
    <izvorni_sadrzaj>
      <item>AUTO SALON RAMAN j.d.o.o., OIB 38101803107</item>
    </izvorni_sadrzaj>
    <derivirana_varijabla naziv="DomainObject.Predmet.ProtuStrankaListFormatedOIB_1">
      <item>AUTO SALON RAMAN j.d.o.o., OIB 38101803107</item>
    </derivirana_varijabla>
  </DomainObject.Predmet.ProtuStrankaListFormatedOIB>
  <DomainObject.Predmet.ProtuStrankaListFormatedWithAdress>
    <izvorni_sadrzaj>
      <item>AUTO SALON RAMAN j.d.o.o., Kačićeva 1, 10000 Zagreb</item>
    </izvorni_sadrzaj>
    <derivirana_varijabla naziv="DomainObject.Predmet.ProtuStrankaListFormatedWithAdress_1">
      <item>AUTO SALON RAMAN j.d.o.o., Kačićeva 1, 10000 Zagreb</item>
    </derivirana_varijabla>
  </DomainObject.Predmet.ProtuStrankaListFormatedWithAdress>
  <DomainObject.Predmet.ProtuStrankaListFormatedWithAdressOIB>
    <izvorni_sadrzaj>
      <item>AUTO SALON RAMAN j.d.o.o., OIB 38101803107, Kačićeva 1, 10000 Zagreb</item>
    </izvorni_sadrzaj>
    <derivirana_varijabla naziv="DomainObject.Predmet.ProtuStrankaListFormatedWithAdressOIB_1">
      <item>AUTO SALON RAMAN j.d.o.o., OIB 38101803107, Kačićeva 1, 10000 Zagreb</item>
    </derivirana_varijabla>
  </DomainObject.Predmet.ProtuStrankaListFormatedWithAdressOIB>
  <DomainObject.Predmet.ProtuStrankaListNazivFormated>
    <izvorni_sadrzaj>
      <item>AUTO SALON RAMAN j.d.o.o.</item>
    </izvorni_sadrzaj>
    <derivirana_varijabla naziv="DomainObject.Predmet.ProtuStrankaListNazivFormated_1">
      <item>AUTO SALON RAMAN j.d.o.o.</item>
    </derivirana_varijabla>
  </DomainObject.Predmet.ProtuStrankaListNazivFormated>
  <DomainObject.Predmet.ProtuStrankaListNazivFormatedOIB>
    <izvorni_sadrzaj>
      <item>AUTO SALON RAMAN j.d.o.o., OIB 38101803107</item>
    </izvorni_sadrzaj>
    <derivirana_varijabla naziv="DomainObject.Predmet.ProtuStrankaListNazivFormatedOIB_1">
      <item>AUTO SALON RAMAN j.d.o.o., OIB 38101803107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St-2487/2016-3</izvorni_sadrzaj>
    <derivirana_varijabla naziv="DomainObject.PoslovniBrojDokumenta_1">St-2487/2016-3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SALON RAMAN j.d.o.o.</izvorni_sadrzaj>
    <derivirana_varijabla naziv="DomainObject.Predmet.ProtustrankaIDrugi_1">AUTO SALON RAMAN j.d.o.o.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AUTO SALON RAMAN j.d.o.o., OIB 38101803107, Kačićeva 1, 10000 Zagreb</izvorni_sadrzaj>
    <derivirana_varijabla naziv="DomainObject.Predmet.ProtustrankaIDrugiAdressOIB_1">AUTO SALON RAMAN j.d.o.o., OIB 38101803107, Kačićeva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SALON RAMAN j.d.o.o.</item>
      <item>FINA Regionalni centar Zagreb</item>
    </izvorni_sadrzaj>
    <derivirana_varijabla naziv="DomainObject.Predmet.SudioniciListNaziv_1">
      <item>AUTO SALON RAMAN j.d.o.o.</item>
      <item>FINA Regionalni centar Zagreb</item>
    </derivirana_varijabla>
  </DomainObject.Predmet.SudioniciListNaziv>
  <DomainObject.Predmet.SudioniciListAdressOIB>
    <izvorni_sadrzaj>
      <item>AUTO SALON RAMAN j.d.o.o., OIB 38101803107, Kačićeva 1,10000 Zagreb</item>
      <item>FINA Regionalni centar Zagreb, OIB 85821130368, Trg svibanjskih žrtava 1995. br.1.,10000 Zagreb</item>
    </izvorni_sadrzaj>
    <derivirana_varijabla naziv="DomainObject.Predmet.SudioniciListAdressOIB_1">
      <item>AUTO SALON RAMAN j.d.o.o., OIB 38101803107, Kačićeva 1,10000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38101803107</item>
      <item>, OIB 85821130368</item>
    </izvorni_sadrzaj>
    <derivirana_varijabla naziv="DomainObject.Predmet.SudioniciListNazivOIB_1">
      <item>, OIB 38101803107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1954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2016-10-18T09:28:00Z</dcterms:created>
  <dc:creator>Snježana Markotić Jurić</dc:creator>
  <cp:lastModifiedBy>Snježana Markotić Jurić</cp:lastModifiedBy>
  <cp:lastPrinted>2016-10-18T09:28:00Z</cp:lastPrinted>
  <dcterms:modified xmlns:xsi="http://www.w3.org/2001/XMLSchema-instance" xsi:type="dcterms:W3CDTF">2016-10-18T10:12:00Z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St-2487/2016-3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