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8221" w14:paraId="0b4822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St-260/2016-2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ZANA jednostavno društvo s ograničenom odgovornošću za proizvodnju, trgovinu i usluge, Virovitica, Matije Gupca 125, OIB: 47709549091, MBS: 010085456, dana 9. veljače 2017. godine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ZANA jednostavno društvo s ograničenom odgovornošću za proizvodnju, trgovinu i usluge, Virovitica, Matije Gupca 125, OIB: 47709549091, MBS: 010085456.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Zvonko </w:t>
      </w:r>
      <w:proofErr w:type="spellStart"/>
      <w:r>
        <w:rPr>
          <w:rFonts w:cs="Times New Roman" w:eastAsia="Times New Roman"/>
          <w:szCs w:val="20"/>
          <w:lang w:eastAsia="hr-HR"/>
        </w:rPr>
        <w:t>Galešić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Zvonku </w:t>
      </w:r>
      <w:proofErr w:type="spellStart"/>
      <w:r>
        <w:rPr>
          <w:rFonts w:cs="Times New Roman" w:eastAsia="Times New Roman"/>
          <w:szCs w:val="20"/>
          <w:lang w:eastAsia="hr-HR"/>
        </w:rPr>
        <w:t>Galešiću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680 dana u ukupnom iznosu od 55.079,25 kn. Također je u prijedlogu navedeno da dužnik ima jednu zaposlenu osobu, a da u Jedinstvenom registru računa ima otvoren račun kod Slatinske  banke d.d.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St-260/2016-2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9. veljače 2017. godine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27F22" w:rsidP="00827F22" w:rsidR="00827F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827F22" w:rsidP="00827F22" w:rsidR="00827F22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827F22" w:rsidP="00827F22" w:rsidR="00827F22">
      <w:pPr>
        <w:pStyle w:val="Bezproreda"/>
      </w:pPr>
      <w:r>
        <w:t>2. Sc. ročište</w:t>
      </w:r>
    </w:p>
    <w:p w:rsidRDefault="00827F22" w:rsidP="00827F22" w:rsidR="00827F22">
      <w:pPr>
        <w:pStyle w:val="Bezproreda"/>
      </w:pPr>
      <w:proofErr w:type="spellStart"/>
      <w:r>
        <w:t>Bj</w:t>
      </w:r>
      <w:proofErr w:type="spellEnd"/>
      <w:r>
        <w:t>. 9.2.2017.</w:t>
      </w:r>
    </w:p>
    <w:p w:rsidRDefault="00CB0EA4" w:rsidP="00827F22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F22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87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St-260/2016-2</izvorni_sadrzaj>
    <derivirana_varijabla naziv="DomainObject.Oznaka_1">St-260/2016-2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 jednostavno društvo s ograničenom odgovornošću za proizvodnju, trgovinu i usluge, Virovitica</izvorni_sadrzaj>
    <derivirana_varijabla naziv="DomainObject.Predmet.ProtustrankaFormated_1">  ZANA jednostavno društvo s ograničenom odgovornošću za proizvodnju, trgovinu i usluge, Virovitica</derivirana_varijabla>
  </DomainObject.Predmet.ProtustrankaFormated>
  <DomainObject.Predmet.ProtustrankaFormatedOIB>
    <izvorni_sadrzaj>  ZANA jednostavno društvo s ograničenom odgovornošću za proizvodnju, trgovinu i usluge, Virovitica, OIB 47709549091</izvorni_sadrzaj>
    <derivirana_varijabla naziv="DomainObject.Predmet.ProtustrankaFormatedOIB_1">  ZANA jednostavno društvo s ograničenom odgovornošću za proizvodnju, trgovinu i usluge, Virovitica, OIB 47709549091</derivirana_varijabla>
  </DomainObject.Predmet.ProtustrankaFormatedOIB>
  <DomainObject.Predmet.ProtustrankaFormatedWithAdress>
    <izvorni_sadrzaj> ZANA jednostavno društvo s ograničenom odgovornošću za proizvodnju, trgovinu i usluge, Virovitica, Matije Gupca 125, 33000 Virovitica</izvorni_sadrzaj>
    <derivirana_varijabla naziv="DomainObject.Predmet.ProtustrankaFormatedWithAdress_1"> ZANA jednostavno društvo s ograničenom odgovornošću za proizvodnju, trgovinu i usluge, Virovitica, Matije Gupca 125, 33000 Virovitica</derivirana_varijabla>
  </DomainObject.Predmet.ProtustrankaFormatedWithAdress>
  <DomainObject.Predmet.ProtustrankaFormatedWithAdressOIB>
    <izvorni_sadrzaj> ZANA jednostavno društvo s ograničenom odgovornošću za proizvodnju, trgovinu i usluge, Virovitica, OIB 47709549091, Matije Gupca 125, 33000 Virovitica</izvorni_sadrzaj>
    <derivirana_varijabla naziv="DomainObject.Predmet.ProtustrankaFormatedWithAdressOIB_1"> ZANA jednostavno društvo s ograničenom odgovornošću za proizvodnju, trgovinu i usluge, Virovitica, OIB 47709549091, Matije Gupca 125, 33000 Virovitica</derivirana_varijabla>
  </DomainObject.Predmet.ProtustrankaFormatedWithAdressOIB>
  <DomainObject.Predmet.ProtustrankaWithAdress>
    <izvorni_sadrzaj>ZANA jednostavno društvo s ograničenom odgovornošću za proizvodnju, trgovinu i usluge, Virovitica Matije Gupca 125, 33000 Virovitica</izvorni_sadrzaj>
    <derivirana_varijabla naziv="DomainObject.Predmet.ProtustrankaWithAdress_1">ZANA jednostavno društvo s ograničenom odgovornošću za proizvodnju, trgovinu i usluge, Virovitica Matije Gupca 125, 33000 Virovitica</derivirana_varijabla>
  </DomainObject.Predmet.ProtustrankaWithAdress>
  <DomainObject.Predmet.ProtustrankaWithAdressOIB>
    <izvorni_sadrzaj>ZANA jednostavno društvo s ograničenom odgovornošću za proizvodnju, trgovinu i usluge, Virovitica, OIB 47709549091, Matije Gupca 125, 33000 Virovitica</izvorni_sadrzaj>
    <derivirana_varijabla naziv="DomainObject.Predmet.ProtustrankaWithAdressOIB_1">ZANA jednostavno društvo s ograničenom odgovornošću za proizvodnju, trgovinu i usluge, Virovitica, OIB 47709549091, Matije Gupca 125, 33000 Virovitica</derivirana_varijabla>
  </DomainObject.Predmet.ProtustrankaWithAdressOIB>
  <DomainObject.Predmet.ProtustrankaNazivFormated>
    <izvorni_sadrzaj>ZANA jednostavno društvo s ograničenom odgovornošću za proizvodnju, trgovinu i usluge, Virovitica</izvorni_sadrzaj>
    <derivirana_varijabla naziv="DomainObject.Predmet.ProtustrankaNazivFormated_1">ZANA jednostavno društvo s ograničenom odgovornošću za proizvodnju, trgovinu i usluge, Virovitica</derivirana_varijabla>
  </DomainObject.Predmet.ProtustrankaNazivFormated>
  <DomainObject.Predmet.ProtustrankaNazivFormatedOIB>
    <izvorni_sadrzaj>ZANA jednostavno društvo s ograničenom odgovornošću za proizvodnju, trgovinu i usluge, Virovitica, OIB 47709549091</izvorni_sadrzaj>
    <derivirana_varijabla naziv="DomainObject.Predmet.ProtustrankaNazivFormatedOIB_1">ZANA jednostavno društvo s ograničenom odgovornošću za proizvodnju, trgovinu i usluge, Virovitica, OIB 47709549091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ZANA jednostavno društvo s ograničenom odgovornošću za proizvodnju, trgovinu i usluge, Virovitica</item>
    </izvorni_sadrzaj>
    <derivirana_varijabla naziv="DomainObject.Predmet.ProtuStrankaListFormated_1">
      <item>ZANA jednostavno društvo s ograničenom odgovornošću za proizvodnju, trgovinu i usluge, Virovitica</item>
    </derivirana_varijabla>
  </DomainObject.Predmet.ProtuStrankaListFormated>
  <DomainObject.Predmet.ProtuStrankaListFormatedOIB>
    <izvorni_sadrzaj>
      <item>ZANA jednostavno društvo s ograničenom odgovornošću za proizvodnju, trgovinu i usluge, Virovitica, OIB 47709549091</item>
    </izvorni_sadrzaj>
    <derivirana_varijabla naziv="DomainObject.Predmet.ProtuStrankaListFormatedOIB_1">
      <item>ZANA jednostavno društvo s ograničenom odgovornošću za proizvodnju, trgovinu i usluge, Virovitica, OIB 47709549091</item>
    </derivirana_varijabla>
  </DomainObject.Predmet.ProtuStrankaListFormatedOIB>
  <DomainObject.Predmet.ProtuStrankaListFormatedWithAdress>
    <izvorni_sadrzaj>
      <item>ZANA jednostavno društvo s ograničenom odgovornošću za proizvodnju, trgovinu i usluge, Virovitica, Matije Gupca 125, 33000 Virovitica</item>
    </izvorni_sadrzaj>
    <derivirana_varijabla naziv="DomainObject.Predmet.ProtuStrankaListFormatedWithAdress_1">
      <item>ZANA jednostavno društvo s ograničenom odgovornošću za proizvodnju, trgovinu i usluge, Virovitica, Matije Gupca 125, 33000 Virovitica</item>
    </derivirana_varijabla>
  </DomainObject.Predmet.ProtuStrankaListFormatedWithAdress>
  <DomainObject.Predmet.ProtuStrankaListFormatedWithAdressOIB>
    <izvorni_sadrzaj>
      <item>ZANA jednostavno društvo s ograničenom odgovornošću za proizvodnju, trgovinu i usluge, Virovitica, OIB 47709549091, Matije Gupca 125, 33000 Virovitica</item>
    </izvorni_sadrzaj>
    <derivirana_varijabla naziv="DomainObject.Predmet.ProtuStrankaListFormatedWithAdressOIB_1">
      <item>ZANA jednostavno društvo s ograničenom odgovornošću za proizvodnju, trgovinu i usluge, Virovitica, OIB 47709549091, Matije Gupca 125, 33000 Virovitica</item>
    </derivirana_varijabla>
  </DomainObject.Predmet.ProtuStrankaListFormatedWithAdressOIB>
  <DomainObject.Predmet.ProtuStrankaListNazivFormated>
    <izvorni_sadrzaj>
      <item>ZANA jednostavno društvo s ograničenom odgovornošću za proizvodnju, trgovinu i usluge, Virovitica</item>
    </izvorni_sadrzaj>
    <derivirana_varijabla naziv="DomainObject.Predmet.ProtuStrankaListNazivFormated_1">
      <item>ZANA jednostavno društvo s ograničenom odgovornošću za proizvodnju, trgovinu i usluge, Virovitica</item>
    </derivirana_varijabla>
  </DomainObject.Predmet.ProtuStrankaListNazivFormated>
  <DomainObject.Predmet.ProtuStrankaListNazivFormatedOIB>
    <izvorni_sadrzaj>
      <item>ZANA jednostavno društvo s ograničenom odgovornošću za proizvodnju, trgovinu i usluge, Virovitica, OIB 47709549091</item>
    </izvorni_sadrzaj>
    <derivirana_varijabla naziv="DomainObject.Predmet.ProtuStrankaListNazivFormatedOIB_1">
      <item>ZANA jednostavno društvo s ograničenom odgovornošću za proizvodnju, trgovinu i usluge, Virovitica, OIB 47709549091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St-260/2016-2</izvorni_sadrzaj>
    <derivirana_varijabla naziv="DomainObject.PoslovniBrojDokumenta_1">St-260/2016-2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ZANA jednostavno društvo s ograničenom odgovornošću za proizvodnju, trgovinu i usluge, Virovitica</izvorni_sadrzaj>
    <derivirana_varijabla naziv="DomainObject.Predmet.ProtustrankaIDrugi_1">ZANA jednostavno društvo s ograničenom odgovornošću za proizvodnju,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ZANA jednostavno društvo s ograničenom odgovornošću za proizvodnju, trgovinu i usluge, Virovitica, OIB 47709549091, Matije Gupca 125, 33000 Virovitica</izvorni_sadrzaj>
    <derivirana_varijabla naziv="DomainObject.Predmet.ProtustrankaIDrugiAdressOIB_1">ZANA jednostavno društvo s ograničenom odgovornošću za proizvodnju, trgovinu i usluge, Virovitica, OIB 47709549091, Matije Gupca 125,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ZANA jednostavno društvo s ograničenom odgovornošću za proizvodnju, trgovinu i usluge, Virovitica</item>
    </izvorni_sadrzaj>
    <derivirana_varijabla naziv="DomainObject.Predmet.SudioniciListNaziv_1">
      <item>FINA, RC ZAGREB, Podružnica Bjelovar</item>
      <item>ZANA jednostavno društvo s ograničenom odgovornošću za proizvodnju,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ZANA jednostavno društvo s ograničenom odgovornošću za proizvodnju, trgovinu i usluge, Virovitica, OIB 47709549091, Matije Gupca 125,33000 Virovitica</item>
    </izvorni_sadrzaj>
    <derivirana_varijabla naziv="DomainObject.Predmet.SudioniciListAdressOIB_1">
      <item>FINA, RC ZAGREB, Podružnica Bjelovar, OIB 85821130368, F. Supila 4,43000 Bjelovar</item>
      <item>ZANA jednostavno društvo s ograničenom odgovornošću za proizvodnju, trgovinu i usluge, Virovitica, OIB 47709549091, Matije Gupca 125,33000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D3845-F840-4706-BE54-8FD103EB2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2751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2017-02-09T11:38:00Z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