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0a49" w14:paraId="7a90a49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3F371C" w:rsidP="00E90774" w:rsidR="00E90774" w:rsidRPr="00E90774">
      <w:pPr>
        <w:ind w:firstLine="708"/>
      </w:pPr>
      <w:r>
        <w:t xml:space="preserve">  </w:t>
      </w:r>
      <w:r w:rsidR="00E90774" w:rsidRPr="00E90774">
        <w:t xml:space="preserve">   </w:t>
      </w:r>
      <w:r w:rsidR="00F0691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3F371C" w:rsidP="00E90774" w:rsidR="00E90774" w:rsidRPr="00E90774">
      <w:r>
        <w:t xml:space="preserve">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3F371C" w:rsidR="003F371C">
      <w:pPr>
        <w:ind w:firstLine="708"/>
      </w:pPr>
      <w:r w:rsidRPr="00E90774">
        <w:t>Dršćevka 1, Pazin</w:t>
      </w:r>
      <w:r w:rsidRPr="00E90774">
        <w:tab/>
        <w:t xml:space="preserve">                 </w:t>
      </w:r>
    </w:p>
    <w:p w:rsidRDefault="00E90774" w:rsidP="00E90774" w:rsidR="00E90774" w:rsidRPr="00E90774">
      <w:r w:rsidRPr="00E90774">
        <w:t xml:space="preserve">   </w:t>
      </w:r>
    </w:p>
    <w:p w:rsidRDefault="003D1C9F" w:rsidP="003F371C" w:rsidR="00E90774" w:rsidRPr="00E90774">
      <w:pPr>
        <w:jc w:val="center"/>
      </w:pPr>
      <w:r>
        <w:t>Z A K L 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>
      <w:pPr>
        <w:jc w:val="both"/>
      </w:pPr>
      <w:r>
        <w:tab/>
      </w:r>
      <w:r w:rsidR="00E90774" w:rsidRPr="00E90774">
        <w:t xml:space="preserve">Trgovački sud u Pazinu, po stečajnom sucu Ivanu Dujiću, u stečajnom postupku nad dužnikom </w:t>
      </w:r>
      <w:r w:rsidR="00AD4C7C" w:rsidRPr="00AD4C7C">
        <w:t>CAPITOLIUM d.o.o. u stečaju Buzet, Joakima Rakovca 9, OIB: 88051220007</w:t>
      </w:r>
      <w:r w:rsidR="00E90774" w:rsidRPr="00E90774">
        <w:t>,</w:t>
      </w:r>
      <w:r w:rsidR="00B44C8D" w:rsidRPr="00E90774">
        <w:t xml:space="preserve"> </w:t>
      </w:r>
      <w:r w:rsidR="003D1C9F">
        <w:t>02</w:t>
      </w:r>
      <w:r w:rsidR="00E66A60" w:rsidRPr="00E90774">
        <w:t xml:space="preserve">. </w:t>
      </w:r>
      <w:r w:rsidR="003D1C9F">
        <w:t>ožujka</w:t>
      </w:r>
      <w:r w:rsidR="00E66A60" w:rsidRPr="00E90774">
        <w:t xml:space="preserve"> 20</w:t>
      </w:r>
      <w:r w:rsidR="00B44C8D" w:rsidRPr="00E90774">
        <w:t>1</w:t>
      </w:r>
      <w:r w:rsidR="003D1C9F">
        <w:t>7</w:t>
      </w:r>
      <w:r w:rsidR="00E66A60" w:rsidRPr="00E90774">
        <w:t xml:space="preserve">. </w:t>
      </w:r>
    </w:p>
    <w:p w:rsidRDefault="003F371C" w:rsidP="00E90774" w:rsidR="003F371C" w:rsidRPr="00E90774">
      <w:pPr>
        <w:jc w:val="both"/>
      </w:pPr>
    </w:p>
    <w:p w:rsidRDefault="00E66A60" w:rsidP="003F371C" w:rsidR="00E66A60" w:rsidRPr="00E90774">
      <w:pPr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3D1C9F" w:rsidP="003D1C9F" w:rsidR="00E66A60">
      <w:pPr>
        <w:ind w:firstLine="702"/>
        <w:jc w:val="both"/>
      </w:pPr>
      <w:r>
        <w:t xml:space="preserve">Ovlašćuje se </w:t>
      </w:r>
      <w:r w:rsidR="000862F1" w:rsidRPr="000862F1">
        <w:t xml:space="preserve">stečajni upravitelj Darko Zorc </w:t>
      </w:r>
      <w:r w:rsidR="000862F1">
        <w:t xml:space="preserve">da sklopi ugovor o prodaji </w:t>
      </w:r>
      <w:r w:rsidR="000862F1" w:rsidRPr="000862F1">
        <w:t xml:space="preserve">3/412 dijela k.č.62/2 k.o. Frata, </w:t>
      </w:r>
      <w:r w:rsidR="000862F1">
        <w:t xml:space="preserve">za </w:t>
      </w:r>
      <w:r w:rsidR="00194EE8">
        <w:t xml:space="preserve">kupoprodajnu cijenu </w:t>
      </w:r>
      <w:r w:rsidR="000862F1">
        <w:t xml:space="preserve">od 2.000,00 kn, sa kupcem </w:t>
      </w:r>
      <w:r w:rsidR="000862F1" w:rsidRPr="000862F1">
        <w:t>Katic</w:t>
      </w:r>
      <w:r w:rsidR="007B42A4">
        <w:t>om</w:t>
      </w:r>
      <w:r w:rsidR="000862F1" w:rsidRPr="000862F1">
        <w:t xml:space="preserve"> Legčević iz Županje, Kratka 40, OIB 68029940993</w:t>
      </w:r>
      <w:r w:rsidR="000862F1">
        <w:t>.</w:t>
      </w:r>
    </w:p>
    <w:p w:rsidRDefault="003D1C9F" w:rsidP="003D1C9F" w:rsidR="003D1C9F">
      <w:pPr>
        <w:ind w:firstLine="702"/>
        <w:jc w:val="both"/>
      </w:pPr>
    </w:p>
    <w:p w:rsidRDefault="003D1C9F" w:rsidP="003F371C" w:rsidR="003D1C9F">
      <w:pPr>
        <w:jc w:val="center"/>
      </w:pPr>
      <w:r>
        <w:t>Obrazloženje</w:t>
      </w:r>
    </w:p>
    <w:p w:rsidRDefault="003D1C9F" w:rsidP="003D1C9F" w:rsidR="003D1C9F">
      <w:pPr>
        <w:ind w:firstLine="702"/>
        <w:jc w:val="both"/>
      </w:pPr>
    </w:p>
    <w:p w:rsidRDefault="003D1C9F" w:rsidP="003D1C9F" w:rsidR="003D1C9F">
      <w:pPr>
        <w:ind w:firstLine="702"/>
        <w:jc w:val="both"/>
      </w:pPr>
      <w:r>
        <w:tab/>
        <w:t xml:space="preserve">Na izvještajnom ročištu u stečajnom postupku nad dužnikom CAPITOLIUM d.o.o. u stečaju, Buzet, održanom 21. srpnja 2016. stečajni upravitelj Darko Zorc je naveo da je odredbom čl. 229. st. 4. Stečajnog zakona skupštini vjerovnika na izvještajnom ročištu ostavljena mogućnost da drugačije odluči o unovčenju imovine. Predložio je da se prodaja nekretnina izvrši na način da stečajni upravitelj javno objavljenim oglasima izvrši prodaju prikupljanjem pisanih ponuda i to na način da se za 3/412 djela k.č. 62/2 k.o. Frata predlaže prvim oglasom prikupljanjem pisanih ponuda prodati uz početnu cijenu od 2.500,00 kuna, a drugim oglasom uz početnu cijenu od 1.900,00 kuna, s time što će stečajni upravitelj u oglasu, nakon pisanog upita sa Poreznoj upravi naznačiti točno koji porezi opterećuju kupoprodaju predmetnih nekretnina. U oglasu bi se naznačilo da se kupoprodajna cijena uplaćuje na depozit Trgovačkog suda u Pazinu. </w:t>
      </w:r>
    </w:p>
    <w:p w:rsidRDefault="003D1C9F" w:rsidP="003D1C9F" w:rsidR="003D1C9F">
      <w:pPr>
        <w:ind w:firstLine="702"/>
        <w:jc w:val="both"/>
      </w:pPr>
      <w:r>
        <w:t>Na upit suca savjetnik ŽDO Pula naveo je da je vjerovnik Republika Hrvatska  suglasna sa prijedlogom stečajnog upravitelja.</w:t>
      </w:r>
    </w:p>
    <w:p w:rsidRDefault="003D1C9F" w:rsidP="003D1C9F" w:rsidR="003D1C9F">
      <w:pPr>
        <w:ind w:firstLine="702"/>
        <w:jc w:val="both"/>
      </w:pPr>
      <w:r>
        <w:t>Skupština vjerovnika donijela je odluku kojom se dozvoljava stečajnom upravitelju početak prodaje imovine stečajnog dužnika na predloženi način.</w:t>
      </w:r>
    </w:p>
    <w:p w:rsidRDefault="003D1C9F" w:rsidP="003D1C9F" w:rsidR="003D1C9F">
      <w:pPr>
        <w:ind w:firstLine="702"/>
        <w:jc w:val="both"/>
      </w:pPr>
    </w:p>
    <w:p w:rsidRDefault="003D1C9F" w:rsidP="003D1C9F" w:rsidR="003D1C9F">
      <w:pPr>
        <w:ind w:firstLine="702"/>
        <w:jc w:val="both"/>
      </w:pPr>
      <w:r>
        <w:t>Uvidom u zemljišnoknjižni izvadak za predmetnu nekretninu (list</w:t>
      </w:r>
      <w:r w:rsidR="00194EE8">
        <w:t xml:space="preserve"> 125 spisa) utvrđeno je da je n</w:t>
      </w:r>
      <w:r>
        <w:t>a</w:t>
      </w:r>
      <w:r w:rsidR="00194EE8">
        <w:t xml:space="preserve"> </w:t>
      </w:r>
      <w:r w:rsidRPr="003D1C9F">
        <w:t>3/412 djela k.č. 62/2 k.o. Frata</w:t>
      </w:r>
      <w:r w:rsidR="000862F1">
        <w:t xml:space="preserve"> upisano jedino razlučno pravo u korist Republike Hrvatske, koja se, kao vjerovnik, složila s predloženim načinom prodaje.</w:t>
      </w:r>
    </w:p>
    <w:p w:rsidRDefault="003D1C9F" w:rsidP="003D1C9F" w:rsidR="003D1C9F">
      <w:pPr>
        <w:ind w:firstLine="702"/>
        <w:jc w:val="both"/>
      </w:pPr>
    </w:p>
    <w:p w:rsidRDefault="003D1C9F" w:rsidP="003D1C9F" w:rsidR="003D1C9F">
      <w:pPr>
        <w:ind w:firstLine="702"/>
        <w:jc w:val="both"/>
      </w:pPr>
      <w:r>
        <w:t xml:space="preserve">Na skupštini vjerovnika održanoj 27. siječnja 2017. </w:t>
      </w:r>
      <w:r w:rsidR="000862F1">
        <w:t xml:space="preserve">stečajni upravitelj </w:t>
      </w:r>
      <w:r>
        <w:t>Darko Zorc</w:t>
      </w:r>
      <w:r w:rsidR="000862F1">
        <w:t xml:space="preserve"> je naveo da je p</w:t>
      </w:r>
      <w:r>
        <w:t>rvi oglas o prodaji navedene nekretnine objavljen je na stranicama Sudačke mreže u 09/2016. Na navedeni oglas nije bilo ponuda.</w:t>
      </w:r>
      <w:r w:rsidR="000862F1">
        <w:t xml:space="preserve"> </w:t>
      </w:r>
      <w:r>
        <w:t>Drugi oglas o prodaji navedene nekretnine objavljen je na stranicama Sudačke mreže u 10/2016. Rok za predaju ponuda bio je 31.10.2016. plus 7 dana za prispijeće putem pošte. Na navedeni oglas stigl</w:t>
      </w:r>
      <w:r w:rsidR="000862F1">
        <w:t>a je p</w:t>
      </w:r>
      <w:r>
        <w:t>onuda Legčević Katice iz 32270 Županje, Kratka 40, OIB 68029940993 za 3/412 dijela k.č.62/2 k.o. Frata, na iznos od 2.000,00 kn.</w:t>
      </w:r>
      <w:r w:rsidR="007B42A4">
        <w:t xml:space="preserve"> </w:t>
      </w:r>
      <w:r>
        <w:t>Kontaktirana je Porezna uprava i kupci navedene nekretnine u obvezi su plaćanja PDV-a od 25% ali su oslobođeni plaćanja poreza na promet nekretnina</w:t>
      </w:r>
      <w:r w:rsidR="007B42A4">
        <w:t>. S</w:t>
      </w:r>
      <w:r>
        <w:t xml:space="preserve">kupština vjerovnika donijela </w:t>
      </w:r>
      <w:r w:rsidR="007B42A4">
        <w:t xml:space="preserve">je </w:t>
      </w:r>
      <w:r>
        <w:t>odluku</w:t>
      </w:r>
      <w:r w:rsidR="007B42A4">
        <w:t xml:space="preserve"> kojom se dopušta </w:t>
      </w:r>
      <w:r>
        <w:t>stečajnom upravitelju da zaključi ugovor o kupoprodaji 3/412 dijela k.č.62/2 k.o. Frata, za iznos od 2.000,00 kn.</w:t>
      </w:r>
    </w:p>
    <w:p w:rsidRDefault="007B42A4" w:rsidP="003D1C9F" w:rsidR="007B42A4">
      <w:pPr>
        <w:ind w:firstLine="702"/>
        <w:jc w:val="both"/>
      </w:pPr>
    </w:p>
    <w:p w:rsidRDefault="00194EE8" w:rsidP="007B42A4" w:rsidR="00194EE8">
      <w:pPr>
        <w:ind w:firstLine="702"/>
        <w:jc w:val="both"/>
      </w:pPr>
    </w:p>
    <w:p w:rsidRDefault="00194EE8" w:rsidP="007B42A4" w:rsidR="00194EE8">
      <w:pPr>
        <w:ind w:firstLine="702"/>
        <w:jc w:val="both"/>
      </w:pPr>
    </w:p>
    <w:p w:rsidRDefault="007B42A4" w:rsidP="007B42A4" w:rsidR="007B42A4">
      <w:pPr>
        <w:ind w:firstLine="702"/>
        <w:jc w:val="both"/>
      </w:pPr>
      <w:r>
        <w:t>Odredbom čl. 97. st. 7. Ovršnog zakona (dalje: OZ) koj</w:t>
      </w:r>
      <w:r w:rsidR="00194EE8">
        <w:t xml:space="preserve">i </w:t>
      </w:r>
      <w:r>
        <w:t xml:space="preserve">se </w:t>
      </w:r>
      <w:r w:rsidR="00194EE8">
        <w:t xml:space="preserve">zakon </w:t>
      </w:r>
      <w:r>
        <w:t>primjenjuje temeljem čl. 247. st. 1. Stečajnog zakona (dalje: SZ) propisano je da se ugovor o prodaji neposrednom pogodbom sklapa u pisanom obliku. Ugovor u ime i za račun ovršenika sklapa osoba kojoj je povjerena prodaja na temelju zaključka kojim je sud ovlašćuje na sklapanje toga ugovora. Potpisi osoba koje sklapaju ugovor moraju biti javnobilježnički ovjerovljeni.</w:t>
      </w:r>
    </w:p>
    <w:p w:rsidRDefault="007B42A4" w:rsidP="00194EE8" w:rsidR="003D1C9F">
      <w:pPr>
        <w:ind w:firstLine="702"/>
        <w:jc w:val="both"/>
      </w:pPr>
      <w:r w:rsidRPr="007B42A4">
        <w:t xml:space="preserve">Odredbom čl. 97. st. </w:t>
      </w:r>
      <w:r w:rsidR="00194EE8">
        <w:t>8</w:t>
      </w:r>
      <w:r w:rsidRPr="007B42A4">
        <w:t>. OZ</w:t>
      </w:r>
      <w:r w:rsidR="00194EE8">
        <w:t>-a propisano je da u</w:t>
      </w:r>
      <w:r>
        <w:t xml:space="preserve">govor iz stavka 7. </w:t>
      </w:r>
      <w:r w:rsidR="00194EE8">
        <w:t>t</w:t>
      </w:r>
      <w:r>
        <w:t>oga članka ima učinak od dana</w:t>
      </w:r>
      <w:r w:rsidR="00194EE8">
        <w:t xml:space="preserve"> </w:t>
      </w:r>
      <w:r>
        <w:t>pravomoćnosti rješenja o dosudi</w:t>
      </w:r>
      <w:r w:rsidR="00194EE8">
        <w:t xml:space="preserve"> (koje se donosi temeljem čl. 104. OZ-a)</w:t>
      </w:r>
      <w:r>
        <w:t>.</w:t>
      </w:r>
    </w:p>
    <w:p w:rsidRDefault="00194EE8" w:rsidP="00194EE8" w:rsidR="00194EE8">
      <w:pPr>
        <w:ind w:firstLine="702"/>
        <w:jc w:val="both"/>
      </w:pPr>
      <w:r>
        <w:t xml:space="preserve">S obzirom na sve prethodno obrazloženo, a temeljem </w:t>
      </w:r>
      <w:r w:rsidRPr="00194EE8">
        <w:t>čl. 97. st. 7. OZ</w:t>
      </w:r>
      <w:r>
        <w:t xml:space="preserve">-a vezano uz </w:t>
      </w:r>
      <w:r w:rsidRPr="00194EE8">
        <w:t xml:space="preserve"> čl. 247. st. 1. SZ</w:t>
      </w:r>
      <w:r>
        <w:t>-a, odlučeno je kao u izreci.</w:t>
      </w:r>
    </w:p>
    <w:p w:rsidRDefault="003D1C9F" w:rsidP="003D1C9F" w:rsidR="003D1C9F" w:rsidRPr="00E90774">
      <w:pPr>
        <w:ind w:firstLine="702"/>
        <w:jc w:val="center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194EE8">
        <w:t>02</w:t>
      </w:r>
      <w:r w:rsidRPr="00E90774">
        <w:t xml:space="preserve">. </w:t>
      </w:r>
      <w:r w:rsidR="00194EE8">
        <w:t>ožujka</w:t>
      </w:r>
      <w:r w:rsidR="005F7B3E" w:rsidRPr="00E90774">
        <w:t xml:space="preserve"> </w:t>
      </w:r>
      <w:r w:rsidRPr="00E90774">
        <w:t xml:space="preserve"> 20</w:t>
      </w:r>
      <w:r w:rsidR="00F277C0" w:rsidRPr="00E90774">
        <w:t>1</w:t>
      </w:r>
      <w:r w:rsidR="00194EE8">
        <w:t>7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F0691C">
        <w:t>, v.r.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</w:t>
      </w:r>
      <w:r w:rsidR="00194EE8">
        <w:t xml:space="preserve"> (čl. 19. st. 7. SZ-a)</w:t>
      </w:r>
      <w:r w:rsidRPr="00E90774">
        <w:t>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841E3A" w:rsidR="00E90774" w:rsidRPr="00E90774">
      <w:pPr>
        <w:jc w:val="both"/>
      </w:pPr>
      <w:r w:rsidRPr="00E90774">
        <w:t>- e-oglasna ploča suda (čl. 12. Stečajnog zakona</w:t>
      </w:r>
      <w:r w:rsidR="006B3207">
        <w:t>)</w:t>
      </w:r>
    </w:p>
    <w:p w:rsidRDefault="006B3207" w:rsidP="006B3207" w:rsidR="006B3207" w:rsidRPr="00E90774">
      <w:pPr>
        <w:jc w:val="both"/>
      </w:pPr>
      <w:r w:rsidRPr="00E90774">
        <w:t xml:space="preserve">- stečajnom upravitelju </w:t>
      </w:r>
      <w:r w:rsidR="00AD4C7C">
        <w:t>Darku Zorcu</w:t>
      </w:r>
    </w:p>
    <w:p w:rsidRDefault="00E90774" w:rsidP="00841E3A" w:rsidR="00594E3F" w:rsidRPr="00E90774">
      <w:pPr>
        <w:jc w:val="both"/>
      </w:pPr>
      <w:r w:rsidRPr="00E90774">
        <w:t xml:space="preserve">- </w:t>
      </w:r>
      <w:r w:rsidR="00594E3F" w:rsidRPr="00E90774">
        <w:t>Republika Hrvatska po ŽDO Pula</w:t>
      </w:r>
    </w:p>
    <w:sectPr w:rsidSect="00841E3A" w:rsidR="00594E3F" w:rsidRPr="00E90774">
      <w:headerReference w:type="default" r:id="rId9"/>
      <w:pgSz w:h="16838" w:w="11906"/>
      <w:pgMar w:gutter="0" w:footer="709" w:header="709" w:left="1418" w:bottom="1021" w:right="1418" w:top="102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D3D" w:rsidR="00B54D3D">
      <w:r>
        <w:separator/>
      </w:r>
    </w:p>
  </w:endnote>
  <w:endnote w:id="0" w:type="continuationSeparator">
    <w:p w:rsidRDefault="00B54D3D" w:rsidR="00B5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D3D" w:rsidR="00B54D3D">
      <w:r>
        <w:separator/>
      </w:r>
    </w:p>
  </w:footnote>
  <w:footnote w:id="0" w:type="continuationSeparator">
    <w:p w:rsidRDefault="00B54D3D" w:rsidR="00B54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  <w:t>Posl.br. 10 P-</w:t>
    </w:r>
    <w:r w:rsidR="00AD4C7C">
      <w:t>395/16</w:t>
    </w:r>
    <w:r w:rsidR="003D1C9F">
      <w:t>-34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66A60"/>
    <w:rsid w:val="000862F1"/>
    <w:rsid w:val="001233C8"/>
    <w:rsid w:val="00194EE8"/>
    <w:rsid w:val="001A7B0E"/>
    <w:rsid w:val="001B62D3"/>
    <w:rsid w:val="00352D43"/>
    <w:rsid w:val="003D1C9F"/>
    <w:rsid w:val="003F371C"/>
    <w:rsid w:val="00440D0C"/>
    <w:rsid w:val="00466ADF"/>
    <w:rsid w:val="005347EF"/>
    <w:rsid w:val="00594E3F"/>
    <w:rsid w:val="005F7B3E"/>
    <w:rsid w:val="00662ED8"/>
    <w:rsid w:val="0068283B"/>
    <w:rsid w:val="006B3207"/>
    <w:rsid w:val="007B42A4"/>
    <w:rsid w:val="00841E3A"/>
    <w:rsid w:val="00867AAC"/>
    <w:rsid w:val="008B1E2E"/>
    <w:rsid w:val="00915BA8"/>
    <w:rsid w:val="00A83FAC"/>
    <w:rsid w:val="00AD4C7C"/>
    <w:rsid w:val="00B44C8D"/>
    <w:rsid w:val="00B45B59"/>
    <w:rsid w:val="00B53E68"/>
    <w:rsid w:val="00B54D3D"/>
    <w:rsid w:val="00BC2B37"/>
    <w:rsid w:val="00C47062"/>
    <w:rsid w:val="00C54F96"/>
    <w:rsid w:val="00CA790D"/>
    <w:rsid w:val="00CD0659"/>
    <w:rsid w:val="00E00453"/>
    <w:rsid w:val="00E1314D"/>
    <w:rsid w:val="00E66A60"/>
    <w:rsid w:val="00E90774"/>
    <w:rsid w:val="00EB612B"/>
    <w:rsid w:val="00EC1467"/>
    <w:rsid w:val="00F0691C"/>
    <w:rsid w:val="00F277C0"/>
    <w:rsid w:val="00F305A3"/>
    <w:rsid w:val="00F32CD6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606</properties:Words>
  <properties:Characters>3224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2017-03-02T13:37:00Z</dcterms:created>
  <dc:creator>rfabris</dc:creator>
  <cp:lastModifiedBy>Sanja Lakošeljac</cp:lastModifiedBy>
  <cp:lastPrinted>2007-03-06T11:17:00Z</cp:lastPrinted>
  <dcterms:modified xmlns:xsi="http://www.w3.org/2001/XMLSchema-instance" xsi:type="dcterms:W3CDTF">2017-03-02T13:40:00Z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