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c8c3" w14:paraId="e4fc8c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B33430">
        <w:rPr>
          <w:b/>
        </w:rPr>
        <w:t>2236</w:t>
      </w:r>
      <w:r w:rsidR="00DB52D3" w:rsidRPr="00DB52D3">
        <w:rPr>
          <w:b/>
        </w:rPr>
        <w:t>/201</w:t>
      </w:r>
      <w:r w:rsidR="00C910A7">
        <w:rPr>
          <w:b/>
        </w:rPr>
        <w:t>6</w:t>
      </w:r>
      <w:r w:rsidR="00DB52D3" w:rsidRPr="00DB52D3">
        <w:rPr>
          <w:b/>
        </w:rPr>
        <w:t>-</w:t>
      </w:r>
      <w:r w:rsidR="00587D6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B33430" w:rsidRPr="00B33430">
        <w:t>KLEMA SOFTVERSKI SERVISI za računalnu djelatnost, društvo s ograničenom odgovornošću, skraćena tvrtka: KLEMA SOFTVERSKI SERVISI d.o.o., Slavonski Brod, Matije Mesića 44, OIB: 51293002769</w:t>
      </w:r>
      <w:r w:rsidR="00B16504" w:rsidRPr="00B16504">
        <w:t xml:space="preserve">, </w:t>
      </w:r>
      <w:r w:rsidR="00AA7765">
        <w:t xml:space="preserve">dana </w:t>
      </w:r>
      <w:r w:rsidR="00B33430">
        <w:t>10</w:t>
      </w:r>
      <w:r w:rsidR="00C92D33">
        <w:t xml:space="preserve">. </w:t>
      </w:r>
      <w:r w:rsidR="00B33430">
        <w:t>travnja</w:t>
      </w:r>
      <w:r w:rsidR="00AA7765">
        <w:t xml:space="preserve"> 201</w:t>
      </w:r>
      <w:r w:rsidR="00C910A7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B33430" w:rsidRPr="00B33430">
        <w:t>KLEMA SOFTVERSKI SERVISI za računalnu djelatnost, društvo s ograničenom odgovornošću, skraćena tvrtka: KLEMA SOFTVERSKI SERVISI d.o.o., Slavonski Brod, Matije Mesića 44, OIB: 51293002769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020417">
        <w:t>David Jakovljević iz Sesveta</w:t>
      </w:r>
      <w:r w:rsidR="00235849">
        <w:t xml:space="preserve">, </w:t>
      </w:r>
      <w:r w:rsidR="00020417">
        <w:t>Kašinska 7</w:t>
      </w:r>
      <w:r w:rsidR="00235849">
        <w:t xml:space="preserve">, OIB </w:t>
      </w:r>
      <w:r w:rsidR="00020417">
        <w:t>63014812654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B33430" w:rsidRPr="00B33430">
        <w:t>KLEMA SOFTVERSKI SERVISI za računalnu djelatnost, društvo s ograničenom odgovornošću, skraćena tvrtka: KLEMA SOFTVERSKI SERVISI d.o.o., Slavonski Brod, Matije Mesića 44, OIB: 51293002769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t>Broj: 7/St-</w:t>
      </w:r>
      <w:r w:rsidR="00B33430">
        <w:rPr>
          <w:b/>
        </w:rPr>
        <w:t>2236</w:t>
      </w:r>
      <w:r w:rsidR="00533CCE">
        <w:rPr>
          <w:b/>
        </w:rPr>
        <w:t>/</w:t>
      </w:r>
      <w:r w:rsidRPr="002F214A">
        <w:rPr>
          <w:b/>
        </w:rPr>
        <w:t>201</w:t>
      </w:r>
      <w:r w:rsidR="00F328FA">
        <w:rPr>
          <w:b/>
        </w:rPr>
        <w:t>6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33430" w:rsidRPr="00B33430">
        <w:t>KLEMA SOFTVERSKI SERVISI za računalnu djelatnost, društvo s ograničenom odgovornošću, skraćena tvrtka: KLEMA SOFTVERSKI SERVISI d.o.o., Slavonski Brod, Matije Mesića 44, OIB: 51293002769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328FA">
        <w:t>21</w:t>
      </w:r>
      <w:r w:rsidR="000B4504">
        <w:t xml:space="preserve">. </w:t>
      </w:r>
      <w:r w:rsidR="00B33430">
        <w:t xml:space="preserve">rujna </w:t>
      </w:r>
      <w:r w:rsidR="002833E0">
        <w:t>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33430">
        <w:t>10</w:t>
      </w:r>
      <w:r w:rsidR="00C92D33">
        <w:t xml:space="preserve">. </w:t>
      </w:r>
      <w:r w:rsidR="00B33430">
        <w:t>travnja</w:t>
      </w:r>
      <w:r w:rsidR="00D66FB6">
        <w:t xml:space="preserve"> 201</w:t>
      </w:r>
      <w:r w:rsidR="00C910A7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C910A7">
        <w:t xml:space="preserve">   </w:t>
      </w:r>
      <w:r w:rsidR="00C92D33">
        <w:t xml:space="preserve"> </w:t>
      </w:r>
      <w:r w:rsidR="0016405B">
        <w:t xml:space="preserve"> </w:t>
      </w:r>
      <w:r>
        <w:t>Mirna Vujčić</w:t>
      </w:r>
    </w:p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616" w:rsidR="00EC0616">
      <w:r>
        <w:separator/>
      </w:r>
    </w:p>
  </w:endnote>
  <w:endnote w:id="0" w:type="continuationSeparator">
    <w:p w:rsidRDefault="00EC0616" w:rsidR="00EC0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616" w:rsidR="00EC0616">
      <w:r>
        <w:separator/>
      </w:r>
    </w:p>
  </w:footnote>
  <w:footnote w:id="0" w:type="continuationSeparator">
    <w:p w:rsidRDefault="00EC0616" w:rsidR="00EC0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6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5088D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202563"/>
    <w:rsid w:val="0021016C"/>
    <w:rsid w:val="0021269A"/>
    <w:rsid w:val="00235849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74A0"/>
    <w:rsid w:val="006036A1"/>
    <w:rsid w:val="00617E44"/>
    <w:rsid w:val="006224BC"/>
    <w:rsid w:val="00626013"/>
    <w:rsid w:val="00630C78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46CEC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E76C0"/>
    <w:rsid w:val="00DF26AE"/>
    <w:rsid w:val="00E1784E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328FA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8021.53</izvorni_sadrzaj>
    <derivirana_varijabla naziv="DomainObject.Predmet.InicijalnaVrijednost_1">8021.53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St-2236/2016</izvorni_sadrzaj>
    <derivirana_varijabla naziv="DomainObject.Predmet.OznakaBroj_1">St-2236/2016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KLEMA SOFTVERSKI SERVISI za računalnu djelatnost, društvo s ograničenom odgovornošću</izvorni_sadrzaj>
    <derivirana_varijabla naziv="DomainObject.Predmet.ProtustrankaFormated_1">  KLEMA SOFTVERSKI SERVISI za računalnu djelatnost, društvo s ograničenom odgovornošću</derivirana_varijabla>
  </DomainObject.Predmet.ProtustrankaFormated>
  <DomainObject.Predmet.ProtustrankaFormatedOIB>
    <izvorni_sadrzaj>  KLEMA SOFTVERSKI SERVISI za računalnu djelatnost, društvo s ograničenom odgovornošću, OIB 51293002769</izvorni_sadrzaj>
    <derivirana_varijabla naziv="DomainObject.Predmet.ProtustrankaFormatedOIB_1">  KLEMA SOFTVERSKI SERVISI za računalnu djelatnost, društvo s ograničenom odgovornošću, OIB 51293002769</derivirana_varijabla>
  </DomainObject.Predmet.ProtustrankaFormatedOIB>
  <DomainObject.Predmet.ProtustrankaFormatedWithAdress>
    <izvorni_sadrzaj> KLEMA SOFTVERSKI SERVISI za računalnu djelatnost, društvo s ograničenom odgovornošću, Matije Mesića 44, 35000 Slavonski Brod</izvorni_sadrzaj>
    <derivirana_varijabla naziv="DomainObject.Predmet.ProtustrankaFormatedWithAdress_1"> KLEMA SOFTVERSKI SERVISI za računalnu djelatnost, društvo s ograničenom odgovornošću, Matije Mesića 44, 35000 Slavonski Brod</derivirana_varijabla>
  </DomainObject.Predmet.ProtustrankaFormatedWithAdress>
  <DomainObject.Predmet.ProtustrankaFormatedWithAdressOIB>
    <izvorni_sadrzaj> KLEMA SOFTVERSKI SERVISI za računalnu djelatnost, društvo s ograničenom odgovornošću, OIB 51293002769, Matije Mesića 44, 35000 Slavonski Brod</izvorni_sadrzaj>
    <derivirana_varijabla naziv="DomainObject.Predmet.ProtustrankaFormatedWithAdressOIB_1"> KLEMA SOFTVERSKI SERVISI za računalnu djelatnost, društvo s ograničenom odgovornošću, OIB 51293002769, Matije Mesića 44, 35000 Slavonski Brod</derivirana_varijabla>
  </DomainObject.Predmet.ProtustrankaFormatedWithAdressOIB>
  <DomainObject.Predmet.ProtustrankaWithAdress>
    <izvorni_sadrzaj>KLEMA SOFTVERSKI SERVISI za računalnu djelatnost, društvo s ograničenom odgovornošću Matije Mesića 44, 35000 Slavonski Brod</izvorni_sadrzaj>
    <derivirana_varijabla naziv="DomainObject.Predmet.ProtustrankaWithAdress_1">KLEMA SOFTVERSKI SERVISI za računalnu djelatnost, društvo s ograničenom odgovornošću Matije Mesića 44, 35000 Slavonski Brod</derivirana_varijabla>
  </DomainObject.Predmet.ProtustrankaWithAdress>
  <DomainObject.Predmet.ProtustrankaWithAdressOIB>
    <izvorni_sadrzaj>KLEMA SOFTVERSKI SERVISI za računalnu djelatnost, društvo s ograničenom odgovornošću, OIB 51293002769, Matije Mesića 44, 35000 Slavonski Brod</izvorni_sadrzaj>
    <derivirana_varijabla naziv="DomainObject.Predmet.ProtustrankaWithAdressOIB_1">KLEMA SOFTVERSKI SERVISI za računalnu djelatnost, društvo s ograničenom odgovornošću, OIB 51293002769, Matije Mesića 44, 35000 Slavonski Brod</derivirana_varijabla>
  </DomainObject.Predmet.ProtustrankaWithAdressOIB>
  <DomainObject.Predmet.ProtustrankaNazivFormated>
    <izvorni_sadrzaj>KLEMA SOFTVERSKI SERVISI za računalnu djelatnost, društvo s ograničenom odgovornošću</izvorni_sadrzaj>
    <derivirana_varijabla naziv="DomainObject.Predmet.ProtustrankaNazivFormated_1">KLEMA SOFTVERSKI SERVISI za računalnu djelatnost, društvo s ograničenom odgovornošću</derivirana_varijabla>
  </DomainObject.Predmet.ProtustrankaNazivFormated>
  <DomainObject.Predmet.ProtustrankaNazivFormatedOIB>
    <izvorni_sadrzaj>KLEMA SOFTVERSKI SERVISI za računalnu djelatnost, društvo s ograničenom odgovornošću, OIB 51293002769</izvorni_sadrzaj>
    <derivirana_varijabla naziv="DomainObject.Predmet.ProtustrankaNazivFormatedOIB_1">KLEMA SOFTVERSKI SERVISI za računalnu djelatnost, društvo s ograničenom odgovornošću, OIB 51293002769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KLEMA SOFTVERSKI SERVISI za računalnu djelatnost, društvo s ograničenom odgovornošću</item>
    </izvorni_sadrzaj>
    <derivirana_varijabla naziv="DomainObject.Predmet.ProtuStrankaListFormated_1">
      <item>KLEMA SOFTVERSKI SERVISI za računalnu djelatnost, društvo s ograničenom odgovornošću</item>
    </derivirana_varijabla>
  </DomainObject.Predmet.ProtuStrankaListFormated>
  <DomainObject.Predmet.ProtuStrankaListFormatedOIB>
    <izvorni_sadrzaj>
      <item>KLEMA SOFTVERSKI SERVISI za računalnu djelatnost, društvo s ograničenom odgovornošću, OIB 51293002769</item>
    </izvorni_sadrzaj>
    <derivirana_varijabla naziv="DomainObject.Predmet.ProtuStrankaListFormatedOIB_1">
      <item>KLEMA SOFTVERSKI SERVISI za računalnu djelatnost, društvo s ograničenom odgovornošću, OIB 51293002769</item>
    </derivirana_varijabla>
  </DomainObject.Predmet.ProtuStrankaListFormatedOIB>
  <DomainObject.Predmet.ProtuStrankaListFormatedWithAdress>
    <izvorni_sadrzaj>
      <item>KLEMA SOFTVERSKI SERVISI za računalnu djelatnost, društvo s ograničenom odgovornošću, Matije Mesića 44, 35000 Slavonski Brod</item>
    </izvorni_sadrzaj>
    <derivirana_varijabla naziv="DomainObject.Predmet.ProtuStrankaListFormatedWithAdress_1">
      <item>KLEMA SOFTVERSKI SERVISI za računalnu djelatnost, društvo s ograničenom odgovornošću, Matije Mesića 44, 35000 Slavonski Brod</item>
    </derivirana_varijabla>
  </DomainObject.Predmet.ProtuStrankaListFormatedWithAdress>
  <DomainObject.Predmet.ProtuStrankaListFormatedWithAdressOIB>
    <izvorni_sadrzaj>
      <item>KLEMA SOFTVERSKI SERVISI za računalnu djelatnost, društvo s ograničenom odgovornošću, OIB 51293002769, Matije Mesića 44, 35000 Slavonski Brod</item>
    </izvorni_sadrzaj>
    <derivirana_varijabla naziv="DomainObject.Predmet.ProtuStrankaListFormatedWithAdressOIB_1">
      <item>KLEMA SOFTVERSKI SERVISI za računalnu djelatnost, društvo s ograničenom odgovornošću, OIB 51293002769, Matije Mesića 44, 35000 Slavonski Brod</item>
    </derivirana_varijabla>
  </DomainObject.Predmet.ProtuStrankaListFormatedWithAdressOIB>
  <DomainObject.Predmet.ProtuStrankaListNazivFormated>
    <izvorni_sadrzaj>
      <item>KLEMA SOFTVERSKI SERVISI za računalnu djelatnost, društvo s ograničenom odgovornošću</item>
    </izvorni_sadrzaj>
    <derivirana_varijabla naziv="DomainObject.Predmet.ProtuStrankaListNazivFormated_1">
      <item>KLEMA SOFTVERSKI SERVISI za računalnu djelatnost, društvo s ograničenom odgovornošću</item>
    </derivirana_varijabla>
  </DomainObject.Predmet.ProtuStrankaListNazivFormated>
  <DomainObject.Predmet.ProtuStrankaListNazivFormatedOIB>
    <izvorni_sadrzaj>
      <item>KLEMA SOFTVERSKI SERVISI za računalnu djelatnost, društvo s ograničenom odgovornošću, OIB 51293002769</item>
    </izvorni_sadrzaj>
    <derivirana_varijabla naziv="DomainObject.Predmet.ProtuStrankaListNazivFormatedOIB_1">
      <item>KLEMA SOFTVERSKI SERVISI za računalnu djelatnost, društvo s ograničenom odgovornošću, OIB 51293002769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KLEMA SOFTVERSKI SERVISI za računalnu djelatnost, društvo s ograničenom odgovornošću</izvorni_sadrzaj>
    <derivirana_varijabla naziv="DomainObject.Predmet.ProtustrankaIDrugi_1">KLEMA SOFTVERSKI SERVISI za računalnu djelatnost,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KLEMA SOFTVERSKI SERVISI za računalnu djelatnost, društvo s ograničenom odgovornošću, OIB 51293002769, Matije Mesića 44, 35000 Slavonski Brod</izvorni_sadrzaj>
    <derivirana_varijabla naziv="DomainObject.Predmet.ProtustrankaIDrugiAdressOIB_1">KLEMA SOFTVERSKI SERVISI za računalnu djelatnost, društvo s ograničenom odgovornošću, OIB 51293002769, Matije Mesića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KLEMA SOFTVERSKI SERVISI za računalnu djelatnost, društvo s ograničenom odgovornošću</item>
    </izvorni_sadrzaj>
    <derivirana_varijabla naziv="DomainObject.Predmet.SudioniciListNaziv_1">
      <item>Financijska agencija</item>
      <item>KLEMA SOFTVERSKI SERVISI za računalnu djelatnost,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KLEMA SOFTVERSKI SERVISI za računalnu djelatnost, društvo s ograničenom odgovornošću, OIB 51293002769, Matije Mesića 44,35000 Slavonski Brod</item>
    </izvorni_sadrzaj>
    <derivirana_varijabla naziv="DomainObject.Predmet.SudioniciListAdressOIB_1">
      <item>Financijska agencija, OIB 85821130368, Ulica grada Vukovara 70,10000 Zagreb</item>
      <item>KLEMA SOFTVERSKI SERVISI za računalnu djelatnost, društvo s ograničenom odgovornošću, OIB 51293002769, Matije Mesića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51293002769</item>
    </izvorni_sadrzaj>
    <derivirana_varijabla naziv="DomainObject.Predmet.SudioniciListNazivOIB_1">
      <item>, OIB 85821130368</item>
      <item>, OIB 51293002769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F727D-51AF-48A1-81AE-557BC23BA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798</properties:Words>
  <properties:Characters>4582</properties:Characters>
  <properties:Lines>116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2017-04-10T06:49:00Z</dcterms:created>
  <dc:creator>alet</dc:creator>
  <cp:lastModifiedBy>wsadmin</cp:lastModifiedBy>
  <cp:lastPrinted>2016-06-14T06:56:00Z</cp:lastPrinted>
  <dcterms:modified xmlns:xsi="http://www.w3.org/2001/XMLSchema-instance" xsi:type="dcterms:W3CDTF">2017-04-10T11:26:00Z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