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dc37" w14:paraId="c93dc37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11DFA">
        <w:t>756</w:t>
      </w:r>
      <w:r>
        <w:t>/2018-</w:t>
      </w:r>
      <w:r w:rsidR="00BD5F5A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DB4D07">
        <w:t>LITTLE CAPE j.d.o.o. za turizam i ugostiteljstvo, OIB: 32047959357, Dugi Rat, Put kruga 4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DB4D07">
        <w:t>Antonia Čopac iz Dugog Rata, Put kruga 4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B16F1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15F76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C5686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90F33"/>
    <w:rsid w:val="006A3B07"/>
    <w:rsid w:val="00711DFA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A523F"/>
    <w:rsid w:val="008B35AF"/>
    <w:rsid w:val="008C5566"/>
    <w:rsid w:val="008D5DF1"/>
    <w:rsid w:val="00902999"/>
    <w:rsid w:val="0090465B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42A99"/>
    <w:rsid w:val="00B603FD"/>
    <w:rsid w:val="00B66DAF"/>
    <w:rsid w:val="00B72C27"/>
    <w:rsid w:val="00B8117A"/>
    <w:rsid w:val="00B874FD"/>
    <w:rsid w:val="00BB40F6"/>
    <w:rsid w:val="00BD5F5A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D03299"/>
    <w:rsid w:val="00D05F05"/>
    <w:rsid w:val="00D41B11"/>
    <w:rsid w:val="00D440D7"/>
    <w:rsid w:val="00D45424"/>
    <w:rsid w:val="00D4730E"/>
    <w:rsid w:val="00D47954"/>
    <w:rsid w:val="00D74B95"/>
    <w:rsid w:val="00D948F5"/>
    <w:rsid w:val="00DA2C78"/>
    <w:rsid w:val="00DB228F"/>
    <w:rsid w:val="00DB4D07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06D67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St-756/2018</izvorni_sadrzaj>
    <derivirana_varijabla naziv="DomainObject.Predmet.OznakaBroj_1">St-756/2018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LITTLE CAPE j.d.o.o. za turizam i ugostiteljstvo</izvorni_sadrzaj>
    <derivirana_varijabla naziv="DomainObject.Predmet.ProtustrankaFormated_1">  LITTLE CAPE j.d.o.o. za turizam i ugostiteljstvo</derivirana_varijabla>
  </DomainObject.Predmet.ProtustrankaFormated>
  <DomainObject.Predmet.ProtustrankaFormatedOIB>
    <izvorni_sadrzaj>  LITTLE CAPE j.d.o.o. za turizam i ugostiteljstvo, OIB 32047959357</izvorni_sadrzaj>
    <derivirana_varijabla naziv="DomainObject.Predmet.ProtustrankaFormatedOIB_1">  LITTLE CAPE j.d.o.o. za turizam i ugostiteljstvo, OIB 32047959357</derivirana_varijabla>
  </DomainObject.Predmet.ProtustrankaFormatedOIB>
  <DomainObject.Predmet.ProtustrankaFormatedWithAdress>
    <izvorni_sadrzaj> LITTLE CAPE j.d.o.o. za turizam i ugostiteljstvo, Put kruga 4, 21315 Dugi Rat</izvorni_sadrzaj>
    <derivirana_varijabla naziv="DomainObject.Predmet.ProtustrankaFormatedWithAdress_1"> LITTLE CAPE j.d.o.o. za turizam i ugostiteljstvo, Put kruga 4, 21315 Dugi Rat</derivirana_varijabla>
  </DomainObject.Predmet.ProtustrankaFormatedWithAdress>
  <DomainObject.Predmet.ProtustrankaFormatedWithAdressOIB>
    <izvorni_sadrzaj> LITTLE CAPE j.d.o.o. za turizam i ugostiteljstvo, OIB 32047959357, Put kruga 4, 21315 Dugi Rat</izvorni_sadrzaj>
    <derivirana_varijabla naziv="DomainObject.Predmet.ProtustrankaFormatedWithAdressOIB_1"> LITTLE CAPE j.d.o.o. za turizam i ugostiteljstvo, OIB 32047959357, Put kruga 4, 21315 Dugi Rat</derivirana_varijabla>
  </DomainObject.Predmet.ProtustrankaFormatedWithAdressOIB>
  <DomainObject.Predmet.ProtustrankaWithAdress>
    <izvorni_sadrzaj>LITTLE CAPE j.d.o.o. za turizam i ugostiteljstvo Put kruga 4, 21315 Dugi Rat</izvorni_sadrzaj>
    <derivirana_varijabla naziv="DomainObject.Predmet.ProtustrankaWithAdress_1">LITTLE CAPE j.d.o.o. za turizam i ugostiteljstvo Put kruga 4, 21315 Dugi Rat</derivirana_varijabla>
  </DomainObject.Predmet.ProtustrankaWithAdress>
  <DomainObject.Predmet.ProtustrankaWithAdressOIB>
    <izvorni_sadrzaj>LITTLE CAPE j.d.o.o. za turizam i ugostiteljstvo, OIB 32047959357, Put kruga 4, 21315 Dugi Rat</izvorni_sadrzaj>
    <derivirana_varijabla naziv="DomainObject.Predmet.ProtustrankaWithAdressOIB_1">LITTLE CAPE j.d.o.o. za turizam i ugostiteljstvo, OIB 32047959357, Put kruga 4, 21315 Dugi Rat</derivirana_varijabla>
  </DomainObject.Predmet.ProtustrankaWithAdressOIB>
  <DomainObject.Predmet.ProtustrankaNazivFormated>
    <izvorni_sadrzaj>LITTLE CAPE j.d.o.o. za turizam i ugostiteljstvo</izvorni_sadrzaj>
    <derivirana_varijabla naziv="DomainObject.Predmet.ProtustrankaNazivFormated_1">LITTLE CAPE j.d.o.o. za turizam i ugostiteljstvo</derivirana_varijabla>
  </DomainObject.Predmet.ProtustrankaNazivFormated>
  <DomainObject.Predmet.ProtustrankaNazivFormatedOIB>
    <izvorni_sadrzaj>LITTLE CAPE j.d.o.o. za turizam i ugostiteljstvo, OIB 32047959357</izvorni_sadrzaj>
    <derivirana_varijabla naziv="DomainObject.Predmet.ProtustrankaNazivFormatedOIB_1">LITTLE CAPE j.d.o.o. za turizam i ugostiteljstvo, OIB 32047959357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8349.97</izvorni_sadrzaj>
    <derivirana_varijabla naziv="DomainObject.Predmet.TrenutnaVrijednost_1">8349.97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LITTLE CAPE j.d.o.o. za turizam i ugostiteljstvo</item>
    </izvorni_sadrzaj>
    <derivirana_varijabla naziv="DomainObject.Predmet.ProtuStrankaListFormated_1">
      <item>LITTLE CAPE j.d.o.o. za turizam i ugostiteljstvo</item>
    </derivirana_varijabla>
  </DomainObject.Predmet.ProtuStrankaListFormated>
  <DomainObject.Predmet.ProtuStrankaListFormatedOIB>
    <izvorni_sadrzaj>
      <item>LITTLE CAPE j.d.o.o. za turizam i ugostiteljstvo, OIB 32047959357</item>
    </izvorni_sadrzaj>
    <derivirana_varijabla naziv="DomainObject.Predmet.ProtuStrankaListFormatedOIB_1">
      <item>LITTLE CAPE j.d.o.o. za turizam i ugostiteljstvo, OIB 32047959357</item>
    </derivirana_varijabla>
  </DomainObject.Predmet.ProtuStrankaListFormatedOIB>
  <DomainObject.Predmet.ProtuStrankaListFormatedWithAdress>
    <izvorni_sadrzaj>
      <item>LITTLE CAPE j.d.o.o. za turizam i ugostiteljstvo, Put kruga 4, 21315 Dugi Rat</item>
    </izvorni_sadrzaj>
    <derivirana_varijabla naziv="DomainObject.Predmet.ProtuStrankaListFormatedWithAdress_1">
      <item>LITTLE CAPE j.d.o.o. za turizam i ugostiteljstvo, Put kruga 4, 21315 Dugi Rat</item>
    </derivirana_varijabla>
  </DomainObject.Predmet.ProtuStrankaListFormatedWithAdress>
  <DomainObject.Predmet.ProtuStrankaListFormatedWithAdressOIB>
    <izvorni_sadrzaj>
      <item>LITTLE CAPE j.d.o.o. za turizam i ugostiteljstvo, OIB 32047959357, Put kruga 4, 21315 Dugi Rat</item>
    </izvorni_sadrzaj>
    <derivirana_varijabla naziv="DomainObject.Predmet.ProtuStrankaListFormatedWithAdressOIB_1">
      <item>LITTLE CAPE j.d.o.o. za turizam i ugostiteljstvo, OIB 32047959357, Put kruga 4, 21315 Dugi Rat</item>
    </derivirana_varijabla>
  </DomainObject.Predmet.ProtuStrankaListFormatedWithAdressOIB>
  <DomainObject.Predmet.ProtuStrankaListNazivFormated>
    <izvorni_sadrzaj>
      <item>LITTLE CAPE j.d.o.o. za turizam i ugostiteljstvo</item>
    </izvorni_sadrzaj>
    <derivirana_varijabla naziv="DomainObject.Predmet.ProtuStrankaListNazivFormated_1">
      <item>LITTLE CAPE j.d.o.o. za turizam i ugostiteljstvo</item>
    </derivirana_varijabla>
  </DomainObject.Predmet.ProtuStrankaListNazivFormated>
  <DomainObject.Predmet.ProtuStrankaListNazivFormatedOIB>
    <izvorni_sadrzaj>
      <item>LITTLE CAPE j.d.o.o. za turizam i ugostiteljstvo, OIB 32047959357</item>
    </izvorni_sadrzaj>
    <derivirana_varijabla naziv="DomainObject.Predmet.ProtuStrankaListNazivFormatedOIB_1">
      <item>LITTLE CAPE j.d.o.o. za turizam i ugostiteljstvo, OIB 32047959357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LITTLE CAPE j.d.o.o. za turizam i ugostiteljstvo</izvorni_sadrzaj>
    <derivirana_varijabla naziv="DomainObject.Predmet.ProtustrankaIDrugi_1">LITTLE CAPE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LITTLE CAPE j.d.o.o. za turizam i ugostiteljstvo, OIB 32047959357, Put kruga 4, 21315 Dugi Rat</izvorni_sadrzaj>
    <derivirana_varijabla naziv="DomainObject.Predmet.ProtustrankaIDrugiAdressOIB_1">LITTLE CAPE j.d.o.o. za turizam i ugostiteljstvo, OIB 32047959357, Put kruga 4,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LITTLE CAPE j.d.o.o. za turizam i ugostiteljstvo</item>
      <item>FINANCIJSKA AGENCIJA, RC SPLIT</item>
    </izvorni_sadrzaj>
    <derivirana_varijabla naziv="DomainObject.Predmet.SudioniciListNaziv_1">
      <item>LITTLE CAPE j.d.o.o. za turizam i ugostiteljstvo</item>
      <item>FINANCIJSKA AGENCIJA, RC SPLIT</item>
    </derivirana_varijabla>
  </DomainObject.Predmet.SudioniciListNaziv>
  <DomainObject.Predmet.SudioniciListAdressOIB>
    <izvorni_sadrzaj>
      <item>LITTLE CAPE j.d.o.o. za turizam i ugostiteljstvo, OIB 32047959357, Put kruga 4,21315 Dugi Rat</item>
      <item>FINANCIJSKA AGENCIJA, RC SPLIT, OIB 85821130368, Mažuranićevo šetalište 24 b,21000 Split</item>
    </izvorni_sadrzaj>
    <derivirana_varijabla naziv="DomainObject.Predmet.SudioniciListAdressOIB_1">
      <item>LITTLE CAPE j.d.o.o. za turizam i ugostiteljstvo, OIB 32047959357, Put kruga 4,21315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32047959357</item>
      <item>, OIB 85821130368</item>
    </izvorni_sadrzaj>
    <derivirana_varijabla naziv="DomainObject.Predmet.SudioniciListNazivOIB_1">
      <item>, OIB 32047959357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683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2018-10-25T10:31:00Z</dcterms:created>
  <dc:creator>Marija Elez</dc:creator>
  <cp:lastModifiedBy>Marija Elez</cp:lastModifiedBy>
  <cp:lastPrinted>2018-10-25T10:32:00Z</cp:lastPrinted>
  <dcterms:modified xmlns:xsi="http://www.w3.org/2001/XMLSchema-instance" xsi:type="dcterms:W3CDTF">2018-10-25T10:33:00Z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756.docx)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