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878b" w14:paraId="228878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26936" cx="715618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20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567B0">
        <w:t>1388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5430E">
        <w:rPr>
          <w:lang w:val="pt-BR"/>
        </w:rPr>
        <w:t>VAGON-OGI d.o.o., Zagreb, Lastovska 2 A, OIB: 32552258958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95938">
        <w:rPr>
          <w:lang w:val="pt-BR"/>
        </w:rPr>
        <w:t>5.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1045F1" w:rsidP="00D677F7" w:rsidR="001045F1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5430E">
        <w:rPr>
          <w:lang w:val="pt-BR"/>
        </w:rPr>
        <w:t>VAGON-OGI d.o.o., Zagreb, Lastovska 2 A, OIB: 32552258958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567B0">
        <w:t>1388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D0C18">
        <w:rPr>
          <w:lang w:val="pt-BR"/>
        </w:rPr>
        <w:t>VAGON-OGI d.o.o., Zagreb, Lastovska 2 A, OIB: 32552258958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B10A7">
        <w:rPr>
          <w:lang w:val="pt-BR"/>
        </w:rPr>
        <w:t>VAGON-OGI d.o.o., Zagreb, Lastovska 2 A, OIB: 32552258958</w:t>
      </w:r>
      <w:r w:rsidR="009B10A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9B10A7">
        <w:t>24</w:t>
      </w:r>
      <w:r w:rsidR="00E33C53">
        <w:t>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</w:t>
      </w:r>
      <w:r w:rsidR="007D37FD">
        <w:t>o</w:t>
      </w:r>
      <w:r w:rsidR="00E76997" w:rsidRPr="00E974B3">
        <w:t xml:space="preserve"> evidentirane neizvršene osnove za plaćanje</w:t>
      </w:r>
      <w:r w:rsidR="00E76997">
        <w:t xml:space="preserve"> u neprekinutom razdoblju od </w:t>
      </w:r>
      <w:r w:rsidR="00E33C53">
        <w:t>120</w:t>
      </w:r>
      <w:r w:rsidR="00E76997">
        <w:t xml:space="preserve"> </w:t>
      </w:r>
      <w:r w:rsidR="00E76997" w:rsidRPr="00E974B3">
        <w:t xml:space="preserve">dana, u ukupnom iznosu od </w:t>
      </w:r>
      <w:r w:rsidR="009B10A7">
        <w:t>38.352,45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E33C53">
        <w:t>1</w:t>
      </w:r>
      <w:r w:rsidR="00E76997" w:rsidRPr="00E974B3">
        <w:t xml:space="preserve"> zaposlen</w:t>
      </w:r>
      <w:r w:rsidR="00E33C53">
        <w:t>og</w:t>
      </w:r>
      <w:r w:rsidR="00E76997">
        <w:t>.</w:t>
      </w:r>
    </w:p>
    <w:p w:rsidRDefault="00225613" w:rsidP="00C90510" w:rsidR="00C90510">
      <w:pPr>
        <w:pStyle w:val="Tijeloteksta"/>
        <w:ind w:firstLine="708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, koje je </w:t>
      </w:r>
      <w:r w:rsidR="009B10A7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C90510">
        <w:t xml:space="preserve">koje je, u skladu s odredbom članka 128. stavka 5. SZ-a, spojeno s ročištem radi rasprave o pretpostavkama za otvaranje stečajnoga postupka. </w:t>
      </w:r>
    </w:p>
    <w:p w:rsidRDefault="0083257E" w:rsidP="00C90510" w:rsidR="001861A1">
      <w:pPr>
        <w:ind w:firstLine="709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AC4BCE">
        <w:t xml:space="preserve">potvrde o neizvršenim osnovama za plaćanje (list </w:t>
      </w:r>
      <w:r w:rsidR="00FD120C">
        <w:t>14</w:t>
      </w:r>
      <w:r w:rsidR="00AC4BCE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AC4BCE">
        <w:t>13</w:t>
      </w:r>
      <w:r w:rsidR="00EA186D">
        <w:t xml:space="preserve">. </w:t>
      </w:r>
      <w:r w:rsidR="00AC4BCE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</w:t>
      </w:r>
      <w:r w:rsidRPr="007F5E0F">
        <w:lastRenderedPageBreak/>
        <w:t xml:space="preserve">neizvršene osnove za plaćanje u neprekinutom razdoblju od </w:t>
      </w:r>
      <w:r w:rsidR="00FD120C">
        <w:t>139</w:t>
      </w:r>
      <w:r w:rsidR="00BB154E">
        <w:t xml:space="preserve"> dana</w:t>
      </w:r>
      <w:r w:rsidR="00AC4BCE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FD120C">
        <w:t xml:space="preserve">osoba ovlaštena za zastupanje dužnika </w:t>
      </w:r>
      <w:r w:rsidR="008019C2">
        <w:t>nije ospori</w:t>
      </w:r>
      <w:r w:rsidR="00FD120C">
        <w:t>la</w:t>
      </w:r>
      <w:r w:rsidR="008019C2">
        <w:t>), zbog čega se, u skladu s odredbom čl</w:t>
      </w:r>
      <w:r w:rsidR="00F35DFB">
        <w:t>anka</w:t>
      </w:r>
      <w:r w:rsidR="008019C2">
        <w:t xml:space="preserve"> 6. st</w:t>
      </w:r>
      <w:r w:rsidR="00F35DF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5DFB">
        <w:t>anka</w:t>
      </w:r>
      <w:r w:rsidR="008019C2" w:rsidRPr="004E77EF">
        <w:t xml:space="preserve"> 5. st</w:t>
      </w:r>
      <w:r w:rsidR="00F35DF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5DFB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3F306B">
        <w:t>3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3F306B">
        <w:t>Uvjerenja</w:t>
      </w:r>
      <w:r w:rsidR="005E3E99">
        <w:t xml:space="preserve"> </w:t>
      </w:r>
      <w:r w:rsidR="004C7C28">
        <w:t>Stanice</w:t>
      </w:r>
      <w:r w:rsidR="005E3E99">
        <w:t xml:space="preserve"> za tehnički pregled vozila od </w:t>
      </w:r>
      <w:r w:rsidR="003F306B">
        <w:t>29</w:t>
      </w:r>
      <w:r w:rsidR="005E3E99">
        <w:t>. lipnja</w:t>
      </w:r>
      <w:r w:rsidR="004C7C28">
        <w:t xml:space="preserve"> 2018. (list </w:t>
      </w:r>
      <w:r w:rsidR="00FD120C">
        <w:t>16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</w:t>
      </w:r>
      <w:r w:rsidR="003F306B">
        <w:t>nije evidentiran kao</w:t>
      </w:r>
      <w:r w:rsidR="005E3E99">
        <w:t xml:space="preserve"> vlasnika vozila</w:t>
      </w:r>
      <w:r w:rsidR="00457978">
        <w:t>.</w:t>
      </w:r>
    </w:p>
    <w:p w:rsidRDefault="00FD120C" w:rsidP="006D72C2" w:rsidR="00FD120C">
      <w:pPr>
        <w:pStyle w:val="Tijeloteksta"/>
        <w:ind w:firstLine="708"/>
      </w:pPr>
      <w:r>
        <w:t xml:space="preserve">Konačno, osoba ovlaštena za zastupanje dužnika Ivona Ramađa </w:t>
      </w:r>
      <w:r w:rsidR="00EF193E">
        <w:t xml:space="preserve">je </w:t>
      </w:r>
      <w:r>
        <w:t xml:space="preserve">na održanom ročištu </w:t>
      </w:r>
      <w:r w:rsidR="00EF193E">
        <w:t>izjavila kako dužnik nema nikakve imovine.</w:t>
      </w:r>
    </w:p>
    <w:p w:rsidRDefault="005C2B6C" w:rsidP="006D72C2" w:rsidR="008D5709">
      <w:pPr>
        <w:pStyle w:val="Tijeloteksta"/>
        <w:ind w:firstLine="708"/>
      </w:pPr>
      <w:r>
        <w:t>Uzevši u obzir navedeno sud je</w:t>
      </w:r>
      <w:r w:rsidR="005E3E99">
        <w:t xml:space="preserve">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05CB8">
        <w:rPr>
          <w:lang w:val="pt-BR"/>
        </w:rPr>
        <w:t xml:space="preserve">5.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F290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FF290F" w:rsidP="00FF290F" w:rsidR="00FF290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F290F" w:rsidP="00FF290F" w:rsidR="00F110C5">
      <w:r>
        <w:t>Natalija Perković</w:t>
      </w:r>
    </w:p>
    <w:p w:rsidRDefault="00FF290F" w:rsidP="00FF290F" w:rsidR="00FF290F"/>
    <w:p w:rsidRDefault="00FF290F" w:rsidP="00FF290F" w:rsidR="00FF290F" w:rsidRPr="00A17F45"/>
    <w:sectPr w:rsidSect="00FF290F" w:rsidR="00FF290F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FF290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567B0">
      <w:rPr>
        <w:sz w:val="24"/>
        <w:szCs w:val="24"/>
      </w:rPr>
      <w:t>1388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5430E"/>
    <w:rsid w:val="00060193"/>
    <w:rsid w:val="0006539F"/>
    <w:rsid w:val="00065B42"/>
    <w:rsid w:val="00072DD6"/>
    <w:rsid w:val="00082C15"/>
    <w:rsid w:val="00092462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045F1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25A6B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0974"/>
    <w:rsid w:val="00341766"/>
    <w:rsid w:val="003B028A"/>
    <w:rsid w:val="003D0115"/>
    <w:rsid w:val="003D40F6"/>
    <w:rsid w:val="003D70DD"/>
    <w:rsid w:val="003F306B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4D0C18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0C3A"/>
    <w:rsid w:val="00797D2E"/>
    <w:rsid w:val="00797D5C"/>
    <w:rsid w:val="007B068E"/>
    <w:rsid w:val="007D02E9"/>
    <w:rsid w:val="007D37FD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C87"/>
    <w:rsid w:val="008D5709"/>
    <w:rsid w:val="008F656F"/>
    <w:rsid w:val="00901CFD"/>
    <w:rsid w:val="00923F98"/>
    <w:rsid w:val="00937068"/>
    <w:rsid w:val="00944DAF"/>
    <w:rsid w:val="00947BCF"/>
    <w:rsid w:val="009665E9"/>
    <w:rsid w:val="00973C2C"/>
    <w:rsid w:val="00974A7E"/>
    <w:rsid w:val="009B10A7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4BCE"/>
    <w:rsid w:val="00AF5597"/>
    <w:rsid w:val="00B03687"/>
    <w:rsid w:val="00B07EF1"/>
    <w:rsid w:val="00B232B1"/>
    <w:rsid w:val="00B24911"/>
    <w:rsid w:val="00B567B0"/>
    <w:rsid w:val="00B62E90"/>
    <w:rsid w:val="00B663C4"/>
    <w:rsid w:val="00B73752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3ADD"/>
    <w:rsid w:val="00C34EF4"/>
    <w:rsid w:val="00C40A44"/>
    <w:rsid w:val="00C63030"/>
    <w:rsid w:val="00C70FDE"/>
    <w:rsid w:val="00C71906"/>
    <w:rsid w:val="00C90510"/>
    <w:rsid w:val="00C90682"/>
    <w:rsid w:val="00CC17F9"/>
    <w:rsid w:val="00CC7299"/>
    <w:rsid w:val="00CF0E40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D3805"/>
    <w:rsid w:val="00EE6FE8"/>
    <w:rsid w:val="00EF193E"/>
    <w:rsid w:val="00EF22B2"/>
    <w:rsid w:val="00EF3D26"/>
    <w:rsid w:val="00EF3DF7"/>
    <w:rsid w:val="00F110C5"/>
    <w:rsid w:val="00F324F6"/>
    <w:rsid w:val="00F35DFB"/>
    <w:rsid w:val="00F46EE9"/>
    <w:rsid w:val="00F603AC"/>
    <w:rsid w:val="00F60A6C"/>
    <w:rsid w:val="00F617D8"/>
    <w:rsid w:val="00FA08F1"/>
    <w:rsid w:val="00FB1C97"/>
    <w:rsid w:val="00FB20DD"/>
    <w:rsid w:val="00FB2A63"/>
    <w:rsid w:val="00FB75D2"/>
    <w:rsid w:val="00FC2727"/>
    <w:rsid w:val="00FC7A95"/>
    <w:rsid w:val="00FD120C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op čl. 132. SZ</izvorni_sadrzaj>
    <derivirana_varijabla naziv="DomainObject.Primjedba_1">poziv op čl. 132. SZ</derivirana_varijabla>
  </DomainObject.Primjedba>
  <DomainObject.Oznaka>
    <izvorni_sadrzaj>St-1388/2018-13</izvorni_sadrzaj>
    <derivirana_varijabla naziv="DomainObject.Oznaka_1">St-1388/2018-13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St-1388/2018</izvorni_sadrzaj>
    <derivirana_varijabla naziv="DomainObject.Predmet.OznakaBroj_1">St-1388/2018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VAGON-OGI d.o.o.</izvorni_sadrzaj>
    <derivirana_varijabla naziv="DomainObject.Predmet.ProtustrankaFormated_1">  VAGON-OGI d.o.o.</derivirana_varijabla>
  </DomainObject.Predmet.ProtustrankaFormated>
  <DomainObject.Predmet.ProtustrankaFormatedOIB>
    <izvorni_sadrzaj>  VAGON-OGI d.o.o., OIB 32552258958</izvorni_sadrzaj>
    <derivirana_varijabla naziv="DomainObject.Predmet.ProtustrankaFormatedOIB_1">  VAGON-OGI d.o.o., OIB 32552258958</derivirana_varijabla>
  </DomainObject.Predmet.ProtustrankaFormatedOIB>
  <DomainObject.Predmet.ProtustrankaFormatedWithAdress>
    <izvorni_sadrzaj> VAGON-OGI d.o.o., Lastovska 2/A, 10000 Zagreb</izvorni_sadrzaj>
    <derivirana_varijabla naziv="DomainObject.Predmet.ProtustrankaFormatedWithAdress_1"> VAGON-OGI d.o.o., Lastovska 2/A, 10000 Zagreb</derivirana_varijabla>
  </DomainObject.Predmet.ProtustrankaFormatedWithAdress>
  <DomainObject.Predmet.ProtustrankaFormatedWithAdressOIB>
    <izvorni_sadrzaj> VAGON-OGI d.o.o., OIB 32552258958, Lastovska 2/A, 10000 Zagreb</izvorni_sadrzaj>
    <derivirana_varijabla naziv="DomainObject.Predmet.ProtustrankaFormatedWithAdressOIB_1"> VAGON-OGI d.o.o., OIB 32552258958, Lastovska 2/A, 10000 Zagreb</derivirana_varijabla>
  </DomainObject.Predmet.ProtustrankaFormatedWithAdressOIB>
  <DomainObject.Predmet.ProtustrankaWithAdress>
    <izvorni_sadrzaj>VAGON-OGI d.o.o. Lastovska 2/A, 10000 Zagreb</izvorni_sadrzaj>
    <derivirana_varijabla naziv="DomainObject.Predmet.ProtustrankaWithAdress_1">VAGON-OGI d.o.o. Lastovska 2/A, 10000 Zagreb</derivirana_varijabla>
  </DomainObject.Predmet.ProtustrankaWithAdress>
  <DomainObject.Predmet.ProtustrankaWithAdressOIB>
    <izvorni_sadrzaj>VAGON-OGI d.o.o., OIB 32552258958, Lastovska 2/A, 10000 Zagreb</izvorni_sadrzaj>
    <derivirana_varijabla naziv="DomainObject.Predmet.ProtustrankaWithAdressOIB_1">VAGON-OGI d.o.o., OIB 32552258958, Lastovska 2/A, 10000 Zagreb</derivirana_varijabla>
  </DomainObject.Predmet.ProtustrankaWithAdressOIB>
  <DomainObject.Predmet.ProtustrankaNazivFormated>
    <izvorni_sadrzaj>VAGON-OGI d.o.o.</izvorni_sadrzaj>
    <derivirana_varijabla naziv="DomainObject.Predmet.ProtustrankaNazivFormated_1">VAGON-OGI d.o.o.</derivirana_varijabla>
  </DomainObject.Predmet.ProtustrankaNazivFormated>
  <DomainObject.Predmet.ProtustrankaNazivFormatedOIB>
    <izvorni_sadrzaj>VAGON-OGI d.o.o., OIB 32552258958</izvorni_sadrzaj>
    <derivirana_varijabla naziv="DomainObject.Predmet.ProtustrankaNazivFormatedOIB_1">VAGON-OGI d.o.o., OIB 32552258958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VAGON-OGI d.o.o.</item>
    </izvorni_sadrzaj>
    <derivirana_varijabla naziv="DomainObject.Predmet.ProtuStrankaListFormated_1">
      <item>VAGON-OGI d.o.o.</item>
    </derivirana_varijabla>
  </DomainObject.Predmet.ProtuStrankaListFormated>
  <DomainObject.Predmet.ProtuStrankaListFormatedOIB>
    <izvorni_sadrzaj>
      <item>VAGON-OGI d.o.o., OIB 32552258958</item>
    </izvorni_sadrzaj>
    <derivirana_varijabla naziv="DomainObject.Predmet.ProtuStrankaListFormatedOIB_1">
      <item>VAGON-OGI d.o.o., OIB 32552258958</item>
    </derivirana_varijabla>
  </DomainObject.Predmet.ProtuStrankaListFormatedOIB>
  <DomainObject.Predmet.ProtuStrankaListFormatedWithAdress>
    <izvorni_sadrzaj>
      <item>VAGON-OGI d.o.o., Lastovska 2/A, 10000 Zagreb</item>
    </izvorni_sadrzaj>
    <derivirana_varijabla naziv="DomainObject.Predmet.ProtuStrankaListFormatedWithAdress_1">
      <item>VAGON-OGI d.o.o., Lastovska 2/A, 10000 Zagreb</item>
    </derivirana_varijabla>
  </DomainObject.Predmet.ProtuStrankaListFormatedWithAdress>
  <DomainObject.Predmet.ProtuStrankaListFormatedWithAdressOIB>
    <izvorni_sadrzaj>
      <item>VAGON-OGI d.o.o., OIB 32552258958, Lastovska 2/A, 10000 Zagreb</item>
    </izvorni_sadrzaj>
    <derivirana_varijabla naziv="DomainObject.Predmet.ProtuStrankaListFormatedWithAdressOIB_1">
      <item>VAGON-OGI d.o.o., OIB 32552258958, Lastovska 2/A, 10000 Zagreb</item>
    </derivirana_varijabla>
  </DomainObject.Predmet.ProtuStrankaListFormatedWithAdressOIB>
  <DomainObject.Predmet.ProtuStrankaListNazivFormated>
    <izvorni_sadrzaj>
      <item>VAGON-OGI d.o.o.</item>
    </izvorni_sadrzaj>
    <derivirana_varijabla naziv="DomainObject.Predmet.ProtuStrankaListNazivFormated_1">
      <item>VAGON-OGI d.o.o.</item>
    </derivirana_varijabla>
  </DomainObject.Predmet.ProtuStrankaListNazivFormated>
  <DomainObject.Predmet.ProtuStrankaListNazivFormatedOIB>
    <izvorni_sadrzaj>
      <item>VAGON-OGI d.o.o., OIB 32552258958</item>
    </izvorni_sadrzaj>
    <derivirana_varijabla naziv="DomainObject.Predmet.ProtuStrankaListNazivFormatedOIB_1">
      <item>VAGON-OGI d.o.o., OIB 32552258958</item>
    </derivirana_varijabla>
  </DomainObject.Predmet.ProtuStrankaListNazivFormatedOIB>
  <DomainObject.Predmet.OstaliListFormated>
    <izvorni_sadrzaj>
      <item>Ivona Ramađa</item>
      <item>PRIVREDNA BANKA ZAGREB - DIONIČKO DRUŠTVO</item>
    </izvorni_sadrzaj>
    <derivirana_varijabla naziv="DomainObject.Predmet.OstaliListFormated_1">
      <item>Ivona Ramađa</item>
      <item>PRIVREDNA BANKA ZAGREB - DIONIČKO DRUŠTVO</item>
    </derivirana_varijabla>
  </DomainObject.Predmet.OstaliListFormated>
  <DomainObject.Predmet.OstaliListFormatedOIB>
    <izvorni_sadrzaj>
      <item>Ivona Ramađa, OIB 53072135489</item>
      <item>PRIVREDNA BANKA ZAGREB - DIONIČKO DRUŠTVO, OIB 02535697732</item>
    </izvorni_sadrzaj>
    <derivirana_varijabla naziv="DomainObject.Predmet.OstaliListFormatedOIB_1">
      <item>Ivona Ramađa, OIB 53072135489</item>
      <item>PRIVREDNA BANKA ZAGREB - DIONIČKO DRUŠTVO, OIB 02535697732</item>
    </derivirana_varijabla>
  </DomainObject.Predmet.OstaliListFormatedOIB>
  <DomainObject.Predmet.OstaliListFormatedWithAdress>
    <izvorni_sadrzaj>
      <item>Ivona Ramađa, Lastovska ulica 9, 10000 Zagreb</item>
      <item>PRIVREDNA BANKA ZAGREB - DIONIČKO DRUŠTVO, Radnička cesta 50, 10000 Zagreb</item>
    </izvorni_sadrzaj>
    <derivirana_varijabla naziv="DomainObject.Predmet.OstaliListFormatedWithAdress_1">
      <item>Ivona Ramađa, Lastovska ulica 9,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Ivona Ramađa, OIB 53072135489, Lastovska ulica 9, 10000 Zagreb</item>
      <item>PRIVREDNA BANKA ZAGREB - DIONIČKO DRUŠTVO, OIB 02535697732, Radnička cesta 50, 10000 Zagreb</item>
    </izvorni_sadrzaj>
    <derivirana_varijabla naziv="DomainObject.Predmet.OstaliListFormatedWithAdressOIB_1">
      <item>Ivona Ramađa, OIB 53072135489, Lastovska ulica 9,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Ivona Ramađa</item>
      <item>PRIVREDNA BANKA ZAGREB - DIONIČKO DRUŠTVO</item>
    </izvorni_sadrzaj>
    <derivirana_varijabla naziv="DomainObject.Predmet.OstaliListNazivFormated_1">
      <item>Ivona Ramađa</item>
      <item>PRIVREDNA BANKA ZAGREB - DIONIČKO DRUŠTVO</item>
    </derivirana_varijabla>
  </DomainObject.Predmet.OstaliListNazivFormated>
  <DomainObject.Predmet.OstaliListNazivFormatedOIB>
    <izvorni_sadrzaj>
      <item>Ivona Ramađa, OIB 53072135489</item>
      <item>PRIVREDNA BANKA ZAGREB - DIONIČKO DRUŠTVO, OIB 02535697732</item>
    </izvorni_sadrzaj>
    <derivirana_varijabla naziv="DomainObject.Predmet.OstaliListNazivFormatedOIB_1">
      <item>Ivona Ramađa, OIB 53072135489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St-1388/2018-13</izvorni_sadrzaj>
    <derivirana_varijabla naziv="DomainObject.PoslovniBrojDokumenta_1">St-1388/2018-13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VAGON-OGI d.o.o.</izvorni_sadrzaj>
    <derivirana_varijabla naziv="DomainObject.Predmet.ProtustrankaIDrugi_1">VAGON-OGI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VAGON-OGI d.o.o., OIB 32552258958, Lastovska 2/A, 10000 Zagreb</izvorni_sadrzaj>
    <derivirana_varijabla naziv="DomainObject.Predmet.ProtustrankaIDrugiAdressOIB_1">VAGON-OGI d.o.o., OIB 32552258958,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VAGON-OGI d.o.o.</item>
      <item>Ivona Ramađa</item>
      <item>PRIVREDNA BANKA ZAGREB - DIONIČKO DRUŠTVO</item>
    </izvorni_sadrzaj>
    <derivirana_varijabla naziv="DomainObject.Predmet.SudioniciListNaziv_1">
      <item>FINA Regionalni centar Zagreb</item>
      <item>VAGON-OGI d.o.o.</item>
      <item>Ivona Ramađa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VAGON-OGI d.o.o., OIB 32552258958, Lastovska 2/A,10000 Zagreb</item>
      <item>Ivona Ramađa, OIB 53072135489, Lastovska ulica 9,10000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VAGON-OGI d.o.o., OIB 32552258958, Lastovska 2/A,10000 Zagreb</item>
      <item>Ivona Ramađa, OIB 53072135489, Lastovska ulica 9,10000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32552258958</item>
      <item>, OIB 53072135489</item>
      <item>, OIB 02535697732</item>
    </izvorni_sadrzaj>
    <derivirana_varijabla naziv="DomainObject.Predmet.SudioniciListNazivOIB_1">
      <item>, OIB 85821130368</item>
      <item>, OIB 32552258958</item>
      <item>, OIB 53072135489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A95C9-4174-40BD-A3FA-0CACA27F5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994</properties:Words>
  <properties:Characters>5438</properties:Characters>
  <properties:Lines>101</properties:Lines>
  <properties:Paragraphs>29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2018-09-05T12:52:00Z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St-1388/2018-13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